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4931A1" w14:textId="77777777" w:rsidR="00AA73DD" w:rsidRPr="00B42A19" w:rsidRDefault="00AA73DD" w:rsidP="007D3F33">
      <w:pPr>
        <w:tabs>
          <w:tab w:val="right" w:pos="10207"/>
        </w:tabs>
        <w:spacing w:after="160" w:line="276" w:lineRule="auto"/>
        <w:ind w:right="-2"/>
        <w:jc w:val="right"/>
        <w:rPr>
          <w:rFonts w:eastAsia="Calibri"/>
          <w:b/>
          <w:sz w:val="22"/>
          <w:szCs w:val="22"/>
          <w:lang w:eastAsia="en-US"/>
        </w:rPr>
      </w:pPr>
      <w:r w:rsidRPr="00B42A19">
        <w:rPr>
          <w:rFonts w:eastAsia="Calibri"/>
          <w:b/>
          <w:sz w:val="22"/>
          <w:szCs w:val="22"/>
          <w:lang w:eastAsia="en-US"/>
        </w:rPr>
        <w:t>“УТВЕРЖДАЮ”</w:t>
      </w:r>
    </w:p>
    <w:p w14:paraId="35ABB1B8" w14:textId="77777777" w:rsidR="00651DF5" w:rsidRPr="00651DF5" w:rsidRDefault="00651DF5" w:rsidP="00651DF5">
      <w:pPr>
        <w:spacing w:line="276" w:lineRule="auto"/>
        <w:ind w:right="-2"/>
        <w:jc w:val="right"/>
        <w:rPr>
          <w:bCs/>
          <w:sz w:val="24"/>
          <w:szCs w:val="24"/>
          <w:lang w:eastAsia="ar-SA"/>
        </w:rPr>
      </w:pPr>
      <w:proofErr w:type="spellStart"/>
      <w:r w:rsidRPr="00651DF5">
        <w:rPr>
          <w:bCs/>
          <w:sz w:val="24"/>
          <w:szCs w:val="24"/>
          <w:lang w:eastAsia="ar-SA"/>
        </w:rPr>
        <w:t>И.о</w:t>
      </w:r>
      <w:proofErr w:type="spellEnd"/>
      <w:r w:rsidRPr="00651DF5">
        <w:rPr>
          <w:bCs/>
          <w:sz w:val="24"/>
          <w:szCs w:val="24"/>
          <w:lang w:eastAsia="ar-SA"/>
        </w:rPr>
        <w:t>. первого заместителя директора –</w:t>
      </w:r>
    </w:p>
    <w:p w14:paraId="16CDB9E9" w14:textId="3B2D0B3A" w:rsidR="00651DF5" w:rsidRPr="00651DF5" w:rsidRDefault="00651DF5" w:rsidP="00651DF5">
      <w:pPr>
        <w:spacing w:line="276" w:lineRule="auto"/>
        <w:ind w:right="-2"/>
        <w:jc w:val="right"/>
        <w:rPr>
          <w:bCs/>
          <w:sz w:val="24"/>
          <w:szCs w:val="24"/>
          <w:lang w:eastAsia="ar-SA"/>
        </w:rPr>
      </w:pPr>
      <w:r w:rsidRPr="00651DF5">
        <w:rPr>
          <w:bCs/>
          <w:sz w:val="24"/>
          <w:szCs w:val="24"/>
          <w:lang w:eastAsia="ar-SA"/>
        </w:rPr>
        <w:t xml:space="preserve"> главный инженер</w:t>
      </w:r>
    </w:p>
    <w:p w14:paraId="6D61DFDB" w14:textId="55960724" w:rsidR="00651DF5" w:rsidRPr="00651DF5" w:rsidRDefault="00651DF5" w:rsidP="00651DF5">
      <w:pPr>
        <w:spacing w:line="276" w:lineRule="auto"/>
        <w:ind w:right="-2"/>
        <w:jc w:val="right"/>
        <w:rPr>
          <w:bCs/>
          <w:sz w:val="24"/>
          <w:szCs w:val="24"/>
          <w:lang w:eastAsia="ar-SA"/>
        </w:rPr>
      </w:pPr>
      <w:r w:rsidRPr="00651DF5">
        <w:rPr>
          <w:bCs/>
          <w:sz w:val="24"/>
          <w:szCs w:val="24"/>
          <w:lang w:eastAsia="ar-SA"/>
        </w:rPr>
        <w:t xml:space="preserve"> филиала ПАО «Россети Центр</w:t>
      </w:r>
    </w:p>
    <w:p w14:paraId="5ED5C7F2" w14:textId="6553DDDC" w:rsidR="00651DF5" w:rsidRPr="00651DF5" w:rsidRDefault="00651DF5" w:rsidP="00651DF5">
      <w:pPr>
        <w:spacing w:line="276" w:lineRule="auto"/>
        <w:ind w:right="-2"/>
        <w:jc w:val="right"/>
        <w:rPr>
          <w:bCs/>
          <w:sz w:val="24"/>
          <w:szCs w:val="24"/>
          <w:lang w:eastAsia="ar-SA"/>
        </w:rPr>
      </w:pPr>
      <w:r w:rsidRPr="00651DF5">
        <w:rPr>
          <w:bCs/>
          <w:sz w:val="24"/>
          <w:szCs w:val="24"/>
          <w:lang w:eastAsia="ar-SA"/>
        </w:rPr>
        <w:t>и Приволжье» - «Нижновэнерго»</w:t>
      </w:r>
    </w:p>
    <w:p w14:paraId="4A6484A0" w14:textId="63D58F0E" w:rsidR="00651DF5" w:rsidRPr="00651DF5" w:rsidRDefault="00651DF5" w:rsidP="00651DF5">
      <w:pPr>
        <w:spacing w:line="276" w:lineRule="auto"/>
        <w:ind w:right="-2"/>
        <w:jc w:val="right"/>
        <w:rPr>
          <w:bCs/>
          <w:sz w:val="24"/>
          <w:szCs w:val="24"/>
          <w:lang w:eastAsia="ar-SA"/>
        </w:rPr>
      </w:pPr>
    </w:p>
    <w:p w14:paraId="0D40D5AE" w14:textId="619A21DB" w:rsidR="00651DF5" w:rsidRPr="00651DF5" w:rsidRDefault="00651DF5" w:rsidP="00651DF5">
      <w:pPr>
        <w:spacing w:line="276" w:lineRule="auto"/>
        <w:ind w:right="-2"/>
        <w:jc w:val="right"/>
        <w:rPr>
          <w:bCs/>
          <w:sz w:val="24"/>
          <w:szCs w:val="24"/>
          <w:lang w:eastAsia="ar-SA"/>
        </w:rPr>
      </w:pPr>
      <w:r w:rsidRPr="00651DF5">
        <w:rPr>
          <w:bCs/>
          <w:sz w:val="24"/>
          <w:szCs w:val="24"/>
          <w:lang w:eastAsia="ar-SA"/>
        </w:rPr>
        <w:t>________________/В.Л. Пехотин/</w:t>
      </w:r>
    </w:p>
    <w:p w14:paraId="0B5228BD" w14:textId="77777777" w:rsidR="00651DF5" w:rsidRPr="00651DF5" w:rsidRDefault="00651DF5" w:rsidP="00651DF5">
      <w:pPr>
        <w:spacing w:line="276" w:lineRule="auto"/>
        <w:ind w:right="-2"/>
        <w:jc w:val="right"/>
        <w:rPr>
          <w:bCs/>
          <w:sz w:val="24"/>
          <w:szCs w:val="24"/>
          <w:lang w:eastAsia="ar-SA"/>
        </w:rPr>
      </w:pPr>
      <w:r w:rsidRPr="00651DF5">
        <w:rPr>
          <w:bCs/>
          <w:sz w:val="24"/>
          <w:szCs w:val="24"/>
          <w:lang w:eastAsia="ar-SA"/>
        </w:rPr>
        <w:t xml:space="preserve"> </w:t>
      </w:r>
    </w:p>
    <w:p w14:paraId="58FDDCEE" w14:textId="69F19ACC" w:rsidR="000D7412" w:rsidRPr="00D64CF4" w:rsidRDefault="00651DF5" w:rsidP="00651DF5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651DF5">
        <w:rPr>
          <w:bCs/>
          <w:sz w:val="24"/>
          <w:szCs w:val="24"/>
          <w:lang w:eastAsia="ar-SA"/>
        </w:rPr>
        <w:t xml:space="preserve"> «02» июня 2026 г</w:t>
      </w:r>
      <w:r w:rsidR="00AA73DD" w:rsidRPr="00D64CF4">
        <w:rPr>
          <w:rFonts w:ascii="Calibri" w:eastAsia="Calibri" w:hAnsi="Calibri"/>
          <w:sz w:val="24"/>
          <w:szCs w:val="24"/>
          <w:lang w:eastAsia="en-US"/>
        </w:rPr>
        <w:t>.</w:t>
      </w:r>
    </w:p>
    <w:p w14:paraId="1E117FE3" w14:textId="77777777" w:rsidR="000D7412" w:rsidRPr="00DC6AE1" w:rsidRDefault="000D7412" w:rsidP="000D7412">
      <w:pPr>
        <w:rPr>
          <w:sz w:val="24"/>
          <w:szCs w:val="24"/>
        </w:rPr>
      </w:pPr>
    </w:p>
    <w:p w14:paraId="35179B97" w14:textId="2B7DE34D" w:rsidR="00DA6E95" w:rsidRDefault="00DA6E95" w:rsidP="00031094">
      <w:pPr>
        <w:spacing w:line="276" w:lineRule="auto"/>
        <w:rPr>
          <w:b/>
          <w:sz w:val="24"/>
          <w:szCs w:val="24"/>
        </w:rPr>
      </w:pPr>
    </w:p>
    <w:p w14:paraId="65B8BF47" w14:textId="77777777" w:rsidR="007A7409" w:rsidRPr="004B3262" w:rsidRDefault="004B3262" w:rsidP="002D5977">
      <w:pPr>
        <w:spacing w:line="276" w:lineRule="auto"/>
        <w:ind w:left="703"/>
        <w:jc w:val="center"/>
        <w:rPr>
          <w:b/>
          <w:sz w:val="24"/>
          <w:szCs w:val="24"/>
        </w:rPr>
      </w:pPr>
      <w:r w:rsidRPr="004B3262">
        <w:rPr>
          <w:b/>
          <w:sz w:val="24"/>
          <w:szCs w:val="24"/>
        </w:rPr>
        <w:t>Техническое</w:t>
      </w:r>
      <w:r w:rsidR="002D5977" w:rsidRPr="004B3262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з</w:t>
      </w:r>
      <w:r w:rsidRPr="004B3262">
        <w:rPr>
          <w:b/>
          <w:sz w:val="24"/>
          <w:szCs w:val="24"/>
        </w:rPr>
        <w:t>адание</w:t>
      </w:r>
    </w:p>
    <w:p w14:paraId="7BA2B00A" w14:textId="432670A5" w:rsidR="0014197C" w:rsidRDefault="00434D06" w:rsidP="00031094">
      <w:pPr>
        <w:pStyle w:val="af3"/>
        <w:jc w:val="center"/>
      </w:pPr>
      <w:r>
        <w:t>н</w:t>
      </w:r>
      <w:r w:rsidR="00930E7A" w:rsidRPr="005A2A92">
        <w:t>а</w:t>
      </w:r>
      <w:r>
        <w:t xml:space="preserve"> </w:t>
      </w:r>
      <w:r w:rsidR="0014197C">
        <w:t>поставку</w:t>
      </w:r>
      <w:r>
        <w:t xml:space="preserve"> </w:t>
      </w:r>
      <w:r w:rsidR="00031094" w:rsidRPr="00031094">
        <w:t>материалов для выполнения работ по ремонту уличного освещения в г. Шахунья</w:t>
      </w:r>
    </w:p>
    <w:p w14:paraId="2B486678" w14:textId="77777777" w:rsidR="0014197C" w:rsidRPr="00E24374" w:rsidRDefault="0014197C" w:rsidP="008E1724">
      <w:pPr>
        <w:spacing w:line="276" w:lineRule="auto"/>
        <w:ind w:firstLine="700"/>
        <w:jc w:val="center"/>
        <w:rPr>
          <w:sz w:val="24"/>
          <w:szCs w:val="24"/>
        </w:rPr>
      </w:pPr>
    </w:p>
    <w:p w14:paraId="138FE6BC" w14:textId="77777777" w:rsidR="00205F02" w:rsidRPr="00E24374" w:rsidRDefault="00205F02" w:rsidP="0007505A">
      <w:pPr>
        <w:numPr>
          <w:ilvl w:val="0"/>
          <w:numId w:val="1"/>
        </w:numPr>
        <w:tabs>
          <w:tab w:val="clear" w:pos="1947"/>
          <w:tab w:val="num" w:pos="1134"/>
        </w:tabs>
        <w:ind w:left="0" w:firstLine="700"/>
        <w:jc w:val="both"/>
        <w:rPr>
          <w:sz w:val="24"/>
          <w:szCs w:val="24"/>
        </w:rPr>
      </w:pPr>
      <w:r w:rsidRPr="00E24374">
        <w:rPr>
          <w:b/>
          <w:sz w:val="24"/>
          <w:szCs w:val="24"/>
        </w:rPr>
        <w:t>Общ</w:t>
      </w:r>
      <w:r w:rsidR="00BB584A" w:rsidRPr="00E24374">
        <w:rPr>
          <w:b/>
          <w:sz w:val="24"/>
          <w:szCs w:val="24"/>
        </w:rPr>
        <w:t>ая</w:t>
      </w:r>
      <w:r w:rsidRPr="00E24374">
        <w:rPr>
          <w:b/>
          <w:sz w:val="24"/>
          <w:szCs w:val="24"/>
        </w:rPr>
        <w:t xml:space="preserve"> </w:t>
      </w:r>
      <w:r w:rsidR="00FB2893" w:rsidRPr="00E24374">
        <w:rPr>
          <w:b/>
          <w:sz w:val="24"/>
          <w:szCs w:val="24"/>
        </w:rPr>
        <w:t>часть</w:t>
      </w:r>
      <w:r w:rsidR="0007505A" w:rsidRPr="00E24374">
        <w:rPr>
          <w:b/>
          <w:sz w:val="24"/>
          <w:szCs w:val="24"/>
        </w:rPr>
        <w:t>.</w:t>
      </w:r>
    </w:p>
    <w:p w14:paraId="3BA24537" w14:textId="72C28ECA" w:rsidR="008C236C" w:rsidRPr="00B056DC" w:rsidRDefault="00B71F3D" w:rsidP="008C236C">
      <w:pPr>
        <w:pStyle w:val="af3"/>
        <w:ind w:firstLine="709"/>
        <w:jc w:val="both"/>
      </w:pPr>
      <w:r w:rsidRPr="00B71F3D">
        <w:t>В целях исполнения обязательств филиалом ПАО «Россети Центр и Приволжье» - «Нижновэнерго» по договору № 521231163 от 05.05.2026, заключенному между ООО «Феникс» и филиалом ПАО «Россети Центр и Приволжье» - «Нижновэнерго», филиал ПАО «Россети Центр и Приволжье» - «Нижновэнерго» производит закупку материалов в рамках дополнительного сервиса для выполнения работ по ремонту уличного освещения в г. Шахунья Нижегородской области.</w:t>
      </w:r>
    </w:p>
    <w:p w14:paraId="5B462DB0" w14:textId="77777777" w:rsidR="00205F02" w:rsidRPr="0096660E" w:rsidRDefault="008C236C" w:rsidP="008C236C">
      <w:pPr>
        <w:numPr>
          <w:ilvl w:val="0"/>
          <w:numId w:val="1"/>
        </w:numPr>
        <w:tabs>
          <w:tab w:val="clear" w:pos="1947"/>
          <w:tab w:val="num" w:pos="1134"/>
        </w:tabs>
        <w:ind w:left="0" w:firstLine="700"/>
        <w:jc w:val="both"/>
        <w:rPr>
          <w:b/>
          <w:sz w:val="24"/>
          <w:szCs w:val="24"/>
        </w:rPr>
      </w:pPr>
      <w:r w:rsidRPr="008C236C">
        <w:rPr>
          <w:b/>
          <w:sz w:val="24"/>
          <w:szCs w:val="24"/>
        </w:rPr>
        <w:t>Условия и сроки поставки</w:t>
      </w:r>
      <w:r w:rsidR="0007505A" w:rsidRPr="008C236C">
        <w:rPr>
          <w:b/>
          <w:sz w:val="24"/>
          <w:szCs w:val="24"/>
        </w:rPr>
        <w:t>.</w:t>
      </w:r>
    </w:p>
    <w:p w14:paraId="2E53A98E" w14:textId="77777777" w:rsidR="004A0CF2" w:rsidRDefault="00FD7D1F" w:rsidP="0007505A">
      <w:pPr>
        <w:ind w:firstLine="700"/>
        <w:jc w:val="both"/>
        <w:rPr>
          <w:sz w:val="24"/>
          <w:szCs w:val="24"/>
        </w:rPr>
      </w:pPr>
      <w:r w:rsidRPr="0096660E">
        <w:rPr>
          <w:sz w:val="24"/>
          <w:szCs w:val="24"/>
        </w:rPr>
        <w:t xml:space="preserve">Поставщик обеспечивает поставку </w:t>
      </w:r>
      <w:r w:rsidR="00DF204E">
        <w:rPr>
          <w:sz w:val="24"/>
          <w:szCs w:val="24"/>
        </w:rPr>
        <w:t xml:space="preserve">оборудования и </w:t>
      </w:r>
      <w:r w:rsidR="004E50DF">
        <w:rPr>
          <w:sz w:val="24"/>
          <w:szCs w:val="24"/>
        </w:rPr>
        <w:t>материалов</w:t>
      </w:r>
      <w:r w:rsidRPr="0096660E">
        <w:rPr>
          <w:sz w:val="24"/>
          <w:szCs w:val="24"/>
        </w:rPr>
        <w:t xml:space="preserve"> </w:t>
      </w:r>
      <w:r w:rsidR="009C4854">
        <w:rPr>
          <w:sz w:val="24"/>
          <w:szCs w:val="24"/>
        </w:rPr>
        <w:t xml:space="preserve">на склад получателя – филиала </w:t>
      </w:r>
      <w:r w:rsidR="009C4854" w:rsidRPr="009C4854">
        <w:rPr>
          <w:sz w:val="24"/>
          <w:szCs w:val="24"/>
        </w:rPr>
        <w:t>ПАО «</w:t>
      </w:r>
      <w:r w:rsidR="000E780C">
        <w:rPr>
          <w:sz w:val="24"/>
          <w:szCs w:val="24"/>
        </w:rPr>
        <w:t>Россети Центр и Приволжье</w:t>
      </w:r>
      <w:r w:rsidR="009C4854" w:rsidRPr="009C4854">
        <w:rPr>
          <w:sz w:val="24"/>
          <w:szCs w:val="24"/>
        </w:rPr>
        <w:t>»</w:t>
      </w:r>
      <w:r w:rsidR="009C4854" w:rsidRPr="00DA6E95">
        <w:rPr>
          <w:sz w:val="24"/>
          <w:szCs w:val="24"/>
        </w:rPr>
        <w:t xml:space="preserve"> </w:t>
      </w:r>
      <w:r w:rsidR="00DA6E95" w:rsidRPr="00DA6E95">
        <w:rPr>
          <w:sz w:val="24"/>
          <w:szCs w:val="24"/>
        </w:rPr>
        <w:t>- «Нижновэнерго»</w:t>
      </w:r>
      <w:r w:rsidR="00DA6E95" w:rsidRPr="00DA6E95">
        <w:t xml:space="preserve"> </w:t>
      </w:r>
      <w:r w:rsidR="00BB584A" w:rsidRPr="0096660E">
        <w:rPr>
          <w:sz w:val="24"/>
          <w:szCs w:val="24"/>
        </w:rPr>
        <w:t>в сроки</w:t>
      </w:r>
      <w:r w:rsidR="0027779A" w:rsidRPr="0096660E">
        <w:rPr>
          <w:sz w:val="24"/>
          <w:szCs w:val="24"/>
        </w:rPr>
        <w:t xml:space="preserve">, </w:t>
      </w:r>
      <w:r w:rsidR="00BB584A" w:rsidRPr="0096660E">
        <w:rPr>
          <w:sz w:val="24"/>
          <w:szCs w:val="24"/>
        </w:rPr>
        <w:t>установленные данным ТЗ: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962"/>
        <w:gridCol w:w="1407"/>
        <w:gridCol w:w="3997"/>
        <w:gridCol w:w="2489"/>
      </w:tblGrid>
      <w:tr w:rsidR="00C95145" w:rsidRPr="0096660E" w14:paraId="64366ECB" w14:textId="77777777" w:rsidTr="00930E7A">
        <w:trPr>
          <w:trHeight w:val="608"/>
          <w:jc w:val="center"/>
        </w:trPr>
        <w:tc>
          <w:tcPr>
            <w:tcW w:w="1962" w:type="dxa"/>
            <w:vAlign w:val="center"/>
          </w:tcPr>
          <w:p w14:paraId="5A9C86A6" w14:textId="77777777" w:rsidR="00C95145" w:rsidRPr="0096660E" w:rsidRDefault="00C95145" w:rsidP="0007505A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96660E">
              <w:rPr>
                <w:sz w:val="24"/>
                <w:szCs w:val="24"/>
              </w:rPr>
              <w:t>Филиал</w:t>
            </w:r>
          </w:p>
        </w:tc>
        <w:tc>
          <w:tcPr>
            <w:tcW w:w="1407" w:type="dxa"/>
            <w:vAlign w:val="center"/>
          </w:tcPr>
          <w:p w14:paraId="41E674E2" w14:textId="77777777" w:rsidR="00C95145" w:rsidRPr="0096660E" w:rsidRDefault="00C95145" w:rsidP="0007505A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96660E">
              <w:rPr>
                <w:sz w:val="24"/>
                <w:szCs w:val="24"/>
              </w:rPr>
              <w:t>Вид транспорта</w:t>
            </w:r>
          </w:p>
        </w:tc>
        <w:tc>
          <w:tcPr>
            <w:tcW w:w="3997" w:type="dxa"/>
            <w:vAlign w:val="center"/>
          </w:tcPr>
          <w:p w14:paraId="411ECF21" w14:textId="77777777" w:rsidR="00C95145" w:rsidRPr="0096660E" w:rsidRDefault="004B3262" w:rsidP="0007505A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Точки</w:t>
            </w:r>
            <w:r w:rsidR="00C95145" w:rsidRPr="0096660E">
              <w:rPr>
                <w:sz w:val="24"/>
                <w:szCs w:val="24"/>
              </w:rPr>
              <w:t xml:space="preserve"> поставки </w:t>
            </w:r>
          </w:p>
        </w:tc>
        <w:tc>
          <w:tcPr>
            <w:tcW w:w="2489" w:type="dxa"/>
            <w:vAlign w:val="center"/>
          </w:tcPr>
          <w:p w14:paraId="55FCF456" w14:textId="77777777" w:rsidR="00C95145" w:rsidRPr="00E24374" w:rsidRDefault="00C95145" w:rsidP="00C2099F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 w:rsidRPr="00E24374">
              <w:rPr>
                <w:sz w:val="24"/>
                <w:szCs w:val="24"/>
              </w:rPr>
              <w:t>Срок поставки</w:t>
            </w:r>
          </w:p>
        </w:tc>
      </w:tr>
      <w:tr w:rsidR="00C95145" w:rsidRPr="0096660E" w14:paraId="255F1554" w14:textId="77777777" w:rsidTr="00B056DC">
        <w:trPr>
          <w:jc w:val="center"/>
        </w:trPr>
        <w:tc>
          <w:tcPr>
            <w:tcW w:w="1962" w:type="dxa"/>
            <w:vAlign w:val="center"/>
          </w:tcPr>
          <w:p w14:paraId="17453CA3" w14:textId="77777777" w:rsidR="00C95145" w:rsidRPr="0096660E" w:rsidRDefault="00C95145" w:rsidP="00B056DC">
            <w:pPr>
              <w:tabs>
                <w:tab w:val="left" w:pos="1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«Нижновэнерго»</w:t>
            </w:r>
          </w:p>
        </w:tc>
        <w:tc>
          <w:tcPr>
            <w:tcW w:w="1407" w:type="dxa"/>
            <w:vAlign w:val="center"/>
          </w:tcPr>
          <w:p w14:paraId="5633F95A" w14:textId="77777777" w:rsidR="00C95145" w:rsidRPr="0096660E" w:rsidRDefault="00C95145" w:rsidP="00B056DC">
            <w:pPr>
              <w:tabs>
                <w:tab w:val="left" w:pos="1134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Авто</w:t>
            </w:r>
          </w:p>
        </w:tc>
        <w:tc>
          <w:tcPr>
            <w:tcW w:w="3997" w:type="dxa"/>
            <w:vAlign w:val="center"/>
          </w:tcPr>
          <w:p w14:paraId="22F1DE1E" w14:textId="682F4627" w:rsidR="00C95145" w:rsidRPr="00930E7A" w:rsidRDefault="00B71F3D" w:rsidP="00B056DC">
            <w:pPr>
              <w:tabs>
                <w:tab w:val="left" w:pos="1134"/>
              </w:tabs>
              <w:rPr>
                <w:sz w:val="24"/>
                <w:szCs w:val="24"/>
              </w:rPr>
            </w:pPr>
            <w:r w:rsidRPr="00B71F3D">
              <w:rPr>
                <w:rFonts w:eastAsia="Calibri"/>
                <w:sz w:val="24"/>
                <w:szCs w:val="24"/>
                <w:lang w:eastAsia="en-US"/>
              </w:rPr>
              <w:t>606800, Нижегородская область, г. Урень, ул. Ленина, д. 268</w:t>
            </w:r>
          </w:p>
        </w:tc>
        <w:tc>
          <w:tcPr>
            <w:tcW w:w="2489" w:type="dxa"/>
            <w:vAlign w:val="center"/>
          </w:tcPr>
          <w:p w14:paraId="33E2F85F" w14:textId="70EC61CA" w:rsidR="00C95145" w:rsidRPr="00E24374" w:rsidRDefault="00B71F3D" w:rsidP="00031094">
            <w:pPr>
              <w:tabs>
                <w:tab w:val="left" w:pos="1134"/>
              </w:tabs>
              <w:rPr>
                <w:sz w:val="24"/>
                <w:szCs w:val="24"/>
              </w:rPr>
            </w:pPr>
            <w:r w:rsidRPr="00B71F3D">
              <w:rPr>
                <w:sz w:val="24"/>
                <w:szCs w:val="24"/>
              </w:rPr>
              <w:t>с момента заключения договора в течение 25 календарных дней</w:t>
            </w:r>
            <w:r w:rsidR="00031094">
              <w:rPr>
                <w:sz w:val="24"/>
                <w:szCs w:val="24"/>
              </w:rPr>
              <w:t xml:space="preserve">. </w:t>
            </w:r>
            <w:r w:rsidR="00031094" w:rsidRPr="00031094">
              <w:rPr>
                <w:sz w:val="24"/>
                <w:szCs w:val="24"/>
              </w:rPr>
              <w:t xml:space="preserve">Поставка в течение </w:t>
            </w:r>
            <w:r w:rsidR="00031094">
              <w:rPr>
                <w:sz w:val="24"/>
                <w:szCs w:val="24"/>
              </w:rPr>
              <w:t xml:space="preserve">7 </w:t>
            </w:r>
            <w:r w:rsidR="00031094" w:rsidRPr="00031094">
              <w:rPr>
                <w:sz w:val="24"/>
                <w:szCs w:val="24"/>
              </w:rPr>
              <w:t>календарных дней с момента подачи заявки заказчиком.</w:t>
            </w:r>
          </w:p>
        </w:tc>
      </w:tr>
    </w:tbl>
    <w:p w14:paraId="10C3A725" w14:textId="77777777" w:rsidR="00B71F3D" w:rsidRDefault="00B71F3D" w:rsidP="00B71F3D">
      <w:pPr>
        <w:pStyle w:val="a5"/>
        <w:ind w:left="567"/>
        <w:jc w:val="both"/>
        <w:rPr>
          <w:b/>
          <w:sz w:val="24"/>
          <w:szCs w:val="24"/>
        </w:rPr>
      </w:pPr>
    </w:p>
    <w:p w14:paraId="4244AB93" w14:textId="66FCF158" w:rsidR="00B96B30" w:rsidRPr="0096660E" w:rsidRDefault="005F3B54" w:rsidP="00191A9A">
      <w:pPr>
        <w:pStyle w:val="a5"/>
        <w:numPr>
          <w:ilvl w:val="0"/>
          <w:numId w:val="1"/>
        </w:numPr>
        <w:tabs>
          <w:tab w:val="clear" w:pos="1947"/>
          <w:tab w:val="num" w:pos="1134"/>
        </w:tabs>
        <w:ind w:left="0"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П</w:t>
      </w:r>
      <w:r w:rsidRPr="00896971">
        <w:rPr>
          <w:b/>
          <w:sz w:val="24"/>
          <w:szCs w:val="24"/>
        </w:rPr>
        <w:t>еречень</w:t>
      </w:r>
      <w:r w:rsidR="00205F02" w:rsidRPr="0096660E">
        <w:rPr>
          <w:b/>
          <w:sz w:val="24"/>
          <w:szCs w:val="24"/>
        </w:rPr>
        <w:t xml:space="preserve"> </w:t>
      </w:r>
      <w:r w:rsidR="008C629C">
        <w:rPr>
          <w:b/>
          <w:sz w:val="24"/>
          <w:szCs w:val="24"/>
        </w:rPr>
        <w:t>продукции.</w:t>
      </w:r>
    </w:p>
    <w:p w14:paraId="5F76FB72" w14:textId="4B60D42C" w:rsidR="0078581F" w:rsidRPr="00063D31" w:rsidRDefault="00191A9A" w:rsidP="00191A9A">
      <w:pPr>
        <w:ind w:firstLine="567"/>
        <w:jc w:val="both"/>
        <w:rPr>
          <w:sz w:val="24"/>
          <w:szCs w:val="24"/>
        </w:rPr>
      </w:pPr>
      <w:r w:rsidRPr="00063D31">
        <w:rPr>
          <w:sz w:val="24"/>
          <w:szCs w:val="24"/>
        </w:rPr>
        <w:t>Количество и состав оборудования указан</w:t>
      </w:r>
      <w:r w:rsidR="00063D31" w:rsidRPr="00063D31">
        <w:rPr>
          <w:sz w:val="24"/>
          <w:szCs w:val="24"/>
        </w:rPr>
        <w:t>ы</w:t>
      </w:r>
      <w:r w:rsidRPr="00063D31">
        <w:rPr>
          <w:sz w:val="24"/>
          <w:szCs w:val="24"/>
        </w:rPr>
        <w:t xml:space="preserve"> в Приложении</w:t>
      </w:r>
      <w:r w:rsidR="00651DF5">
        <w:rPr>
          <w:sz w:val="24"/>
          <w:szCs w:val="24"/>
        </w:rPr>
        <w:t xml:space="preserve"> № 1</w:t>
      </w:r>
      <w:r w:rsidRPr="00063D31">
        <w:rPr>
          <w:sz w:val="24"/>
          <w:szCs w:val="24"/>
        </w:rPr>
        <w:t xml:space="preserve"> к настоящему техническому заданию.</w:t>
      </w:r>
    </w:p>
    <w:p w14:paraId="72992478" w14:textId="77777777" w:rsidR="00AF0645" w:rsidRPr="00AF0645" w:rsidRDefault="00AF0645" w:rsidP="00191A9A">
      <w:pPr>
        <w:ind w:firstLine="567"/>
        <w:jc w:val="both"/>
        <w:rPr>
          <w:sz w:val="24"/>
          <w:szCs w:val="24"/>
        </w:rPr>
      </w:pPr>
      <w:r w:rsidRPr="00AF0645">
        <w:rPr>
          <w:sz w:val="24"/>
          <w:szCs w:val="24"/>
        </w:rPr>
        <w:t>Допускается поставка эквивалентной продукции, равноценной или превосходящей по качеству требуемую продукцию, указанную в Приложении к настоящему техническому заданию</w:t>
      </w:r>
      <w:r>
        <w:rPr>
          <w:sz w:val="24"/>
          <w:szCs w:val="24"/>
        </w:rPr>
        <w:t>.</w:t>
      </w:r>
    </w:p>
    <w:p w14:paraId="78190A8C" w14:textId="77777777" w:rsidR="008658C5" w:rsidRPr="008658C5" w:rsidRDefault="008658C5" w:rsidP="0078581F">
      <w:pPr>
        <w:ind w:left="709"/>
        <w:jc w:val="both"/>
        <w:rPr>
          <w:b/>
          <w:sz w:val="24"/>
          <w:szCs w:val="24"/>
        </w:rPr>
      </w:pPr>
    </w:p>
    <w:p w14:paraId="73B69FE8" w14:textId="77777777" w:rsidR="00205F02" w:rsidRPr="00681611" w:rsidRDefault="00FD7D1F" w:rsidP="00191A9A">
      <w:pPr>
        <w:numPr>
          <w:ilvl w:val="0"/>
          <w:numId w:val="1"/>
        </w:numPr>
        <w:tabs>
          <w:tab w:val="clear" w:pos="1947"/>
          <w:tab w:val="num" w:pos="1134"/>
        </w:tabs>
        <w:ind w:left="0" w:firstLine="567"/>
        <w:jc w:val="both"/>
        <w:rPr>
          <w:b/>
          <w:sz w:val="24"/>
          <w:szCs w:val="24"/>
          <w:lang w:val="en-US"/>
        </w:rPr>
      </w:pPr>
      <w:r w:rsidRPr="0096660E">
        <w:rPr>
          <w:b/>
          <w:sz w:val="24"/>
          <w:szCs w:val="24"/>
        </w:rPr>
        <w:t>Общие</w:t>
      </w:r>
      <w:r w:rsidRPr="00681611">
        <w:rPr>
          <w:b/>
          <w:sz w:val="24"/>
          <w:szCs w:val="24"/>
          <w:lang w:val="en-US"/>
        </w:rPr>
        <w:t xml:space="preserve"> </w:t>
      </w:r>
      <w:r w:rsidRPr="0096660E">
        <w:rPr>
          <w:b/>
          <w:sz w:val="24"/>
          <w:szCs w:val="24"/>
        </w:rPr>
        <w:t>требования</w:t>
      </w:r>
      <w:r w:rsidR="00A833E5" w:rsidRPr="00681611">
        <w:rPr>
          <w:b/>
          <w:sz w:val="24"/>
          <w:szCs w:val="24"/>
          <w:lang w:val="en-US"/>
        </w:rPr>
        <w:t>.</w:t>
      </w:r>
    </w:p>
    <w:p w14:paraId="40217BA5" w14:textId="77777777" w:rsidR="00660F3A" w:rsidRPr="00AF0645" w:rsidRDefault="00660F3A" w:rsidP="00AF0645">
      <w:pPr>
        <w:numPr>
          <w:ilvl w:val="1"/>
          <w:numId w:val="15"/>
        </w:numPr>
        <w:tabs>
          <w:tab w:val="left" w:pos="851"/>
        </w:tabs>
        <w:spacing w:line="276" w:lineRule="auto"/>
        <w:ind w:left="0" w:firstLine="567"/>
        <w:contextualSpacing/>
        <w:jc w:val="both"/>
        <w:rPr>
          <w:sz w:val="24"/>
          <w:szCs w:val="24"/>
        </w:rPr>
      </w:pPr>
      <w:r w:rsidRPr="0078581F">
        <w:rPr>
          <w:sz w:val="24"/>
          <w:szCs w:val="24"/>
        </w:rPr>
        <w:t xml:space="preserve"> </w:t>
      </w:r>
      <w:r w:rsidR="006702A3">
        <w:rPr>
          <w:sz w:val="24"/>
          <w:szCs w:val="24"/>
        </w:rPr>
        <w:t>К</w:t>
      </w:r>
      <w:r w:rsidR="006702A3" w:rsidRPr="0078581F">
        <w:rPr>
          <w:sz w:val="24"/>
          <w:szCs w:val="24"/>
        </w:rPr>
        <w:t xml:space="preserve"> </w:t>
      </w:r>
      <w:r w:rsidR="006702A3">
        <w:rPr>
          <w:sz w:val="24"/>
          <w:szCs w:val="24"/>
        </w:rPr>
        <w:t>поставке</w:t>
      </w:r>
      <w:r w:rsidR="006702A3" w:rsidRPr="0078581F">
        <w:rPr>
          <w:sz w:val="24"/>
          <w:szCs w:val="24"/>
        </w:rPr>
        <w:t xml:space="preserve"> </w:t>
      </w:r>
      <w:r w:rsidR="006702A3">
        <w:rPr>
          <w:sz w:val="24"/>
          <w:szCs w:val="24"/>
        </w:rPr>
        <w:t>допуска</w:t>
      </w:r>
      <w:r w:rsidR="00930E7A">
        <w:rPr>
          <w:sz w:val="24"/>
          <w:szCs w:val="24"/>
        </w:rPr>
        <w:t>ет</w:t>
      </w:r>
      <w:r w:rsidR="006702A3">
        <w:rPr>
          <w:sz w:val="24"/>
          <w:szCs w:val="24"/>
        </w:rPr>
        <w:t>ся</w:t>
      </w:r>
      <w:r w:rsidR="006702A3" w:rsidRPr="0078581F">
        <w:rPr>
          <w:sz w:val="24"/>
          <w:szCs w:val="24"/>
        </w:rPr>
        <w:t xml:space="preserve"> </w:t>
      </w:r>
      <w:r w:rsidR="005F3B54">
        <w:rPr>
          <w:sz w:val="24"/>
          <w:szCs w:val="24"/>
        </w:rPr>
        <w:t>продукция</w:t>
      </w:r>
      <w:r w:rsidRPr="0078581F">
        <w:rPr>
          <w:sz w:val="24"/>
          <w:szCs w:val="24"/>
        </w:rPr>
        <w:t xml:space="preserve">, </w:t>
      </w:r>
      <w:r w:rsidRPr="00660F3A">
        <w:rPr>
          <w:sz w:val="24"/>
          <w:szCs w:val="24"/>
        </w:rPr>
        <w:t>отвечающ</w:t>
      </w:r>
      <w:r w:rsidR="005852E1">
        <w:rPr>
          <w:sz w:val="24"/>
          <w:szCs w:val="24"/>
        </w:rPr>
        <w:t>ая</w:t>
      </w:r>
      <w:r w:rsidRPr="0078581F">
        <w:rPr>
          <w:sz w:val="24"/>
          <w:szCs w:val="24"/>
        </w:rPr>
        <w:t xml:space="preserve"> </w:t>
      </w:r>
      <w:r w:rsidRPr="00660F3A">
        <w:rPr>
          <w:sz w:val="24"/>
          <w:szCs w:val="24"/>
        </w:rPr>
        <w:t>следующим</w:t>
      </w:r>
      <w:r w:rsidRPr="0078581F">
        <w:rPr>
          <w:sz w:val="24"/>
          <w:szCs w:val="24"/>
        </w:rPr>
        <w:t xml:space="preserve"> </w:t>
      </w:r>
      <w:r w:rsidRPr="00660F3A">
        <w:rPr>
          <w:sz w:val="24"/>
          <w:szCs w:val="24"/>
        </w:rPr>
        <w:t>требованиям</w:t>
      </w:r>
      <w:r w:rsidRPr="0078581F">
        <w:rPr>
          <w:sz w:val="24"/>
          <w:szCs w:val="24"/>
        </w:rPr>
        <w:t>:</w:t>
      </w:r>
    </w:p>
    <w:p w14:paraId="5F91463A" w14:textId="77777777" w:rsidR="00660F3A" w:rsidRDefault="00660F3A" w:rsidP="00191A9A">
      <w:pPr>
        <w:numPr>
          <w:ilvl w:val="0"/>
          <w:numId w:val="27"/>
        </w:numPr>
        <w:tabs>
          <w:tab w:val="left" w:pos="0"/>
          <w:tab w:val="left" w:pos="851"/>
        </w:tabs>
        <w:spacing w:line="276" w:lineRule="auto"/>
        <w:ind w:left="0" w:firstLine="567"/>
        <w:contextualSpacing/>
        <w:jc w:val="both"/>
        <w:rPr>
          <w:sz w:val="24"/>
          <w:szCs w:val="24"/>
        </w:rPr>
      </w:pPr>
      <w:r w:rsidRPr="00660F3A">
        <w:rPr>
          <w:sz w:val="24"/>
          <w:szCs w:val="24"/>
        </w:rPr>
        <w:t>наличие ТУ, подтверждающих соответствие техническим требованиям;</w:t>
      </w:r>
    </w:p>
    <w:p w14:paraId="633FFE61" w14:textId="77777777" w:rsidR="00162518" w:rsidRPr="00660F3A" w:rsidRDefault="00162518" w:rsidP="00191A9A">
      <w:pPr>
        <w:numPr>
          <w:ilvl w:val="0"/>
          <w:numId w:val="27"/>
        </w:numPr>
        <w:tabs>
          <w:tab w:val="left" w:pos="0"/>
          <w:tab w:val="left" w:pos="851"/>
          <w:tab w:val="left" w:pos="993"/>
        </w:tabs>
        <w:spacing w:line="276" w:lineRule="auto"/>
        <w:ind w:left="0" w:firstLine="567"/>
        <w:contextualSpacing/>
        <w:jc w:val="both"/>
        <w:rPr>
          <w:sz w:val="24"/>
          <w:szCs w:val="24"/>
        </w:rPr>
      </w:pPr>
      <w:r w:rsidRPr="00162518">
        <w:rPr>
          <w:sz w:val="24"/>
          <w:szCs w:val="24"/>
        </w:rPr>
        <w:t>продукция должна</w:t>
      </w:r>
      <w:r>
        <w:rPr>
          <w:sz w:val="24"/>
          <w:szCs w:val="24"/>
        </w:rPr>
        <w:t xml:space="preserve"> иметь сертификаты, декларации о соответствии</w:t>
      </w:r>
      <w:r w:rsidR="008658C5">
        <w:rPr>
          <w:sz w:val="24"/>
          <w:szCs w:val="24"/>
        </w:rPr>
        <w:t>.</w:t>
      </w:r>
    </w:p>
    <w:p w14:paraId="290EAAE1" w14:textId="77777777" w:rsidR="00A0775B" w:rsidRDefault="00AF0645" w:rsidP="00191A9A">
      <w:pPr>
        <w:pStyle w:val="a5"/>
        <w:numPr>
          <w:ilvl w:val="1"/>
          <w:numId w:val="15"/>
        </w:numPr>
        <w:spacing w:line="276" w:lineRule="auto"/>
        <w:ind w:left="0" w:firstLine="567"/>
        <w:jc w:val="both"/>
        <w:rPr>
          <w:sz w:val="24"/>
          <w:szCs w:val="24"/>
        </w:rPr>
      </w:pPr>
      <w:r w:rsidRPr="009121BE">
        <w:rPr>
          <w:sz w:val="24"/>
          <w:szCs w:val="24"/>
        </w:rPr>
        <w:t>При поставке товара Поставщик обязан представить технические условия, руководство по эксплуатации, технический паспорт и/или иную сопроводительную документацию, заверенную производителем в соответствии с требованиями Законодательства РФ, на конкретный вид продукции, подтверждающую соответствие техническим характеристикам (данным)</w:t>
      </w:r>
      <w:r>
        <w:rPr>
          <w:sz w:val="24"/>
          <w:szCs w:val="24"/>
        </w:rPr>
        <w:t>,</w:t>
      </w:r>
      <w:r w:rsidRPr="009121BE">
        <w:rPr>
          <w:sz w:val="24"/>
          <w:szCs w:val="24"/>
        </w:rPr>
        <w:t xml:space="preserve"> заявленным в приложении к договору поставки «Технические требования» / «Спецификация»</w:t>
      </w:r>
      <w:r>
        <w:rPr>
          <w:sz w:val="24"/>
          <w:szCs w:val="24"/>
        </w:rPr>
        <w:t>.</w:t>
      </w:r>
    </w:p>
    <w:p w14:paraId="32BE32D6" w14:textId="77777777" w:rsidR="0057691A" w:rsidRPr="0096660E" w:rsidRDefault="0057691A" w:rsidP="00191A9A">
      <w:pPr>
        <w:pStyle w:val="a5"/>
        <w:numPr>
          <w:ilvl w:val="1"/>
          <w:numId w:val="15"/>
        </w:numPr>
        <w:ind w:left="0" w:firstLine="567"/>
        <w:jc w:val="both"/>
        <w:rPr>
          <w:sz w:val="24"/>
          <w:szCs w:val="24"/>
        </w:rPr>
      </w:pPr>
      <w:r w:rsidRPr="0096660E">
        <w:rPr>
          <w:sz w:val="24"/>
          <w:szCs w:val="24"/>
        </w:rPr>
        <w:t>Упаковка, транспортирование, условия и сроки хранения.</w:t>
      </w:r>
    </w:p>
    <w:p w14:paraId="45B0FEF4" w14:textId="77777777" w:rsidR="0057691A" w:rsidRPr="0096660E" w:rsidRDefault="001A06D8" w:rsidP="00191A9A">
      <w:pPr>
        <w:ind w:firstLine="567"/>
        <w:jc w:val="both"/>
        <w:rPr>
          <w:color w:val="000000"/>
          <w:sz w:val="24"/>
          <w:szCs w:val="24"/>
        </w:rPr>
      </w:pPr>
      <w:r>
        <w:rPr>
          <w:sz w:val="24"/>
          <w:szCs w:val="24"/>
        </w:rPr>
        <w:lastRenderedPageBreak/>
        <w:t>Транспортировка</w:t>
      </w:r>
      <w:r w:rsidR="008A5209">
        <w:rPr>
          <w:sz w:val="24"/>
          <w:szCs w:val="24"/>
        </w:rPr>
        <w:t xml:space="preserve"> </w:t>
      </w:r>
      <w:r w:rsidR="00026207">
        <w:rPr>
          <w:sz w:val="24"/>
          <w:szCs w:val="24"/>
        </w:rPr>
        <w:t>продукции</w:t>
      </w:r>
      <w:r w:rsidR="00930E7A">
        <w:rPr>
          <w:sz w:val="24"/>
          <w:szCs w:val="24"/>
        </w:rPr>
        <w:t xml:space="preserve"> </w:t>
      </w:r>
      <w:r w:rsidR="00080D74" w:rsidRPr="00080D74">
        <w:rPr>
          <w:sz w:val="24"/>
          <w:szCs w:val="24"/>
        </w:rPr>
        <w:t>долж</w:t>
      </w:r>
      <w:r>
        <w:rPr>
          <w:sz w:val="24"/>
          <w:szCs w:val="24"/>
        </w:rPr>
        <w:t xml:space="preserve">на </w:t>
      </w:r>
      <w:r w:rsidR="00080D74" w:rsidRPr="00080D74">
        <w:rPr>
          <w:sz w:val="24"/>
          <w:szCs w:val="24"/>
        </w:rPr>
        <w:t>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3231ADDC" w14:textId="77777777" w:rsidR="005117EE" w:rsidRPr="00275562" w:rsidRDefault="00275562" w:rsidP="00191A9A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4.4. </w:t>
      </w:r>
      <w:r w:rsidR="00245529" w:rsidRPr="00275562">
        <w:rPr>
          <w:sz w:val="24"/>
          <w:szCs w:val="24"/>
        </w:rPr>
        <w:t>Поставляем</w:t>
      </w:r>
      <w:r w:rsidR="00026207">
        <w:rPr>
          <w:sz w:val="24"/>
          <w:szCs w:val="24"/>
        </w:rPr>
        <w:t xml:space="preserve">ая продукция </w:t>
      </w:r>
      <w:r w:rsidR="00930E7A">
        <w:rPr>
          <w:sz w:val="24"/>
          <w:szCs w:val="24"/>
        </w:rPr>
        <w:t>должн</w:t>
      </w:r>
      <w:r w:rsidR="00026207">
        <w:rPr>
          <w:sz w:val="24"/>
          <w:szCs w:val="24"/>
        </w:rPr>
        <w:t>а</w:t>
      </w:r>
      <w:r w:rsidR="00930E7A">
        <w:rPr>
          <w:sz w:val="24"/>
          <w:szCs w:val="24"/>
        </w:rPr>
        <w:t xml:space="preserve"> </w:t>
      </w:r>
      <w:r w:rsidR="008A5209" w:rsidRPr="00275562">
        <w:rPr>
          <w:sz w:val="24"/>
          <w:szCs w:val="24"/>
        </w:rPr>
        <w:t>бы</w:t>
      </w:r>
      <w:r w:rsidR="00F8059C" w:rsidRPr="00275562">
        <w:rPr>
          <w:sz w:val="24"/>
          <w:szCs w:val="24"/>
        </w:rPr>
        <w:t>ть нов</w:t>
      </w:r>
      <w:r w:rsidR="00930E7A">
        <w:rPr>
          <w:sz w:val="24"/>
          <w:szCs w:val="24"/>
        </w:rPr>
        <w:t>о</w:t>
      </w:r>
      <w:r w:rsidR="00026207">
        <w:rPr>
          <w:sz w:val="24"/>
          <w:szCs w:val="24"/>
        </w:rPr>
        <w:t>й</w:t>
      </w:r>
      <w:r w:rsidR="00245529" w:rsidRPr="00275562">
        <w:rPr>
          <w:sz w:val="24"/>
          <w:szCs w:val="24"/>
        </w:rPr>
        <w:t xml:space="preserve"> (ранее не бывше</w:t>
      </w:r>
      <w:r w:rsidR="00026207">
        <w:rPr>
          <w:sz w:val="24"/>
          <w:szCs w:val="24"/>
        </w:rPr>
        <w:t>й</w:t>
      </w:r>
      <w:r w:rsidR="00245529" w:rsidRPr="00275562">
        <w:rPr>
          <w:sz w:val="24"/>
          <w:szCs w:val="24"/>
        </w:rPr>
        <w:t xml:space="preserve"> в эксплуатации) с датой</w:t>
      </w:r>
      <w:r w:rsidR="008A5209" w:rsidRPr="00275562">
        <w:rPr>
          <w:sz w:val="24"/>
          <w:szCs w:val="24"/>
        </w:rPr>
        <w:t xml:space="preserve"> выпуска не более полугода от момента поставки.</w:t>
      </w:r>
    </w:p>
    <w:p w14:paraId="36E794E2" w14:textId="77777777" w:rsidR="00063D31" w:rsidRDefault="00063D31" w:rsidP="00191A9A">
      <w:pPr>
        <w:ind w:firstLine="567"/>
        <w:jc w:val="both"/>
        <w:rPr>
          <w:b/>
          <w:sz w:val="24"/>
          <w:szCs w:val="24"/>
        </w:rPr>
      </w:pPr>
    </w:p>
    <w:p w14:paraId="6D477246" w14:textId="77777777" w:rsidR="00205F02" w:rsidRPr="0096660E" w:rsidRDefault="00275562" w:rsidP="00191A9A">
      <w:pPr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5. </w:t>
      </w:r>
      <w:r w:rsidR="00205F02" w:rsidRPr="0096660E">
        <w:rPr>
          <w:b/>
          <w:sz w:val="24"/>
          <w:szCs w:val="24"/>
        </w:rPr>
        <w:t>Гарантийные обязательства</w:t>
      </w:r>
      <w:r w:rsidR="00A833E5" w:rsidRPr="0096660E">
        <w:rPr>
          <w:b/>
          <w:sz w:val="24"/>
          <w:szCs w:val="24"/>
        </w:rPr>
        <w:t>.</w:t>
      </w:r>
    </w:p>
    <w:p w14:paraId="68F7CEE7" w14:textId="77777777" w:rsidR="00AA0939" w:rsidRDefault="00AA0939" w:rsidP="00191A9A">
      <w:pPr>
        <w:ind w:firstLine="567"/>
        <w:jc w:val="both"/>
        <w:rPr>
          <w:sz w:val="24"/>
          <w:szCs w:val="24"/>
        </w:rPr>
      </w:pPr>
      <w:r w:rsidRPr="00AA0939">
        <w:rPr>
          <w:sz w:val="24"/>
          <w:szCs w:val="24"/>
        </w:rPr>
        <w:t>Время начала исчисления гарантийного срока – с момента поставки товара на склад. Гарантийный срок должен быть не менее чем 12 (двенадцать) месяцев.</w:t>
      </w:r>
    </w:p>
    <w:p w14:paraId="05C96E48" w14:textId="77777777" w:rsidR="00063D31" w:rsidRDefault="00063D31" w:rsidP="00191A9A">
      <w:pPr>
        <w:ind w:firstLine="567"/>
        <w:jc w:val="both"/>
        <w:rPr>
          <w:b/>
          <w:sz w:val="24"/>
          <w:szCs w:val="24"/>
        </w:rPr>
      </w:pPr>
    </w:p>
    <w:p w14:paraId="1B986506" w14:textId="77777777" w:rsidR="00205F02" w:rsidRPr="0096660E" w:rsidRDefault="00275562" w:rsidP="00191A9A">
      <w:pPr>
        <w:ind w:firstLine="567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6. </w:t>
      </w:r>
      <w:r w:rsidR="00205F02" w:rsidRPr="0096660E">
        <w:rPr>
          <w:b/>
          <w:sz w:val="24"/>
          <w:szCs w:val="24"/>
        </w:rPr>
        <w:t xml:space="preserve">Требования к надежности и живучести </w:t>
      </w:r>
      <w:r w:rsidR="001F1221">
        <w:rPr>
          <w:b/>
          <w:sz w:val="24"/>
          <w:szCs w:val="24"/>
        </w:rPr>
        <w:t>продукции</w:t>
      </w:r>
      <w:r w:rsidR="00A833E5" w:rsidRPr="0096660E">
        <w:rPr>
          <w:b/>
          <w:sz w:val="24"/>
          <w:szCs w:val="24"/>
        </w:rPr>
        <w:t>.</w:t>
      </w:r>
    </w:p>
    <w:p w14:paraId="406858BE" w14:textId="77777777" w:rsidR="004B059F" w:rsidRPr="004B059F" w:rsidRDefault="00026207" w:rsidP="00191A9A">
      <w:pPr>
        <w:ind w:firstLine="567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0B64A2">
        <w:rPr>
          <w:sz w:val="24"/>
          <w:szCs w:val="24"/>
        </w:rPr>
        <w:t xml:space="preserve"> </w:t>
      </w:r>
      <w:r w:rsidR="004B059F" w:rsidRPr="004B059F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="004B059F" w:rsidRPr="004B059F">
        <w:rPr>
          <w:sz w:val="24"/>
          <w:szCs w:val="24"/>
        </w:rPr>
        <w:t xml:space="preserve"> с</w:t>
      </w:r>
      <w:r w:rsidR="001A06D8">
        <w:rPr>
          <w:sz w:val="24"/>
          <w:szCs w:val="24"/>
        </w:rPr>
        <w:t xml:space="preserve">оответствовать всем заявленным </w:t>
      </w:r>
      <w:r w:rsidR="004B059F" w:rsidRPr="004B059F">
        <w:rPr>
          <w:sz w:val="24"/>
          <w:szCs w:val="24"/>
        </w:rPr>
        <w:t xml:space="preserve">параметрам в течение всего периода эксплуатации. </w:t>
      </w:r>
    </w:p>
    <w:p w14:paraId="7E214863" w14:textId="69E5C397" w:rsidR="0007505A" w:rsidRDefault="0007505A" w:rsidP="0007505A">
      <w:pPr>
        <w:rPr>
          <w:sz w:val="24"/>
          <w:szCs w:val="24"/>
        </w:rPr>
      </w:pPr>
    </w:p>
    <w:p w14:paraId="5DE2F639" w14:textId="1C4DB3EC" w:rsidR="00191A9A" w:rsidRPr="0007505A" w:rsidRDefault="00191A9A" w:rsidP="0007505A">
      <w:pPr>
        <w:rPr>
          <w:sz w:val="24"/>
          <w:szCs w:val="24"/>
        </w:rPr>
      </w:pPr>
    </w:p>
    <w:p w14:paraId="670CD713" w14:textId="7E1B534B" w:rsidR="00205F02" w:rsidRDefault="00205F02" w:rsidP="0007505A">
      <w:pPr>
        <w:rPr>
          <w:sz w:val="24"/>
          <w:szCs w:val="24"/>
        </w:rPr>
      </w:pPr>
    </w:p>
    <w:p w14:paraId="72A3E318" w14:textId="21DA2C2E" w:rsidR="00851501" w:rsidRDefault="00851501" w:rsidP="0007505A">
      <w:pPr>
        <w:rPr>
          <w:sz w:val="24"/>
          <w:szCs w:val="24"/>
        </w:rPr>
      </w:pPr>
    </w:p>
    <w:p w14:paraId="5D8F9D3E" w14:textId="08AB4447" w:rsidR="001A3B1B" w:rsidRDefault="00651DF5" w:rsidP="00E464AB">
      <w:pPr>
        <w:jc w:val="center"/>
        <w:rPr>
          <w:sz w:val="24"/>
          <w:szCs w:val="24"/>
        </w:rPr>
      </w:pPr>
      <w:r w:rsidRPr="00651DF5">
        <w:rPr>
          <w:sz w:val="24"/>
          <w:szCs w:val="24"/>
        </w:rPr>
        <w:t>Начальник отдела сопровождения услуг и</w:t>
      </w:r>
      <w:r>
        <w:rPr>
          <w:sz w:val="24"/>
          <w:szCs w:val="24"/>
        </w:rPr>
        <w:t xml:space="preserve"> сервисов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</w:t>
      </w:r>
      <w:r w:rsidRPr="00651DF5">
        <w:rPr>
          <w:sz w:val="24"/>
          <w:szCs w:val="24"/>
        </w:rPr>
        <w:t xml:space="preserve">                         М.С. </w:t>
      </w:r>
      <w:proofErr w:type="spellStart"/>
      <w:r w:rsidRPr="00651DF5">
        <w:rPr>
          <w:sz w:val="24"/>
          <w:szCs w:val="24"/>
        </w:rPr>
        <w:t>Аврамич</w:t>
      </w:r>
      <w:proofErr w:type="spellEnd"/>
    </w:p>
    <w:p w14:paraId="2D670A4C" w14:textId="6502C96B" w:rsidR="00AF452D" w:rsidRDefault="00AF452D" w:rsidP="00E464AB">
      <w:pPr>
        <w:jc w:val="center"/>
        <w:rPr>
          <w:sz w:val="24"/>
          <w:szCs w:val="24"/>
        </w:rPr>
      </w:pPr>
    </w:p>
    <w:p w14:paraId="36F5F679" w14:textId="14FD4951" w:rsidR="00AF452D" w:rsidRDefault="00AF452D" w:rsidP="00E464AB">
      <w:pPr>
        <w:jc w:val="center"/>
        <w:rPr>
          <w:sz w:val="24"/>
          <w:szCs w:val="24"/>
        </w:rPr>
      </w:pPr>
    </w:p>
    <w:p w14:paraId="53F2553B" w14:textId="12BCAA1A" w:rsidR="00AF452D" w:rsidRDefault="00AF452D" w:rsidP="00E464AB">
      <w:pPr>
        <w:jc w:val="center"/>
        <w:rPr>
          <w:sz w:val="24"/>
          <w:szCs w:val="24"/>
        </w:rPr>
      </w:pPr>
    </w:p>
    <w:p w14:paraId="6AD66FF9" w14:textId="3F929D11" w:rsidR="00AF452D" w:rsidRDefault="00AF452D" w:rsidP="00E464AB">
      <w:pPr>
        <w:jc w:val="center"/>
        <w:rPr>
          <w:sz w:val="24"/>
          <w:szCs w:val="24"/>
        </w:rPr>
      </w:pPr>
    </w:p>
    <w:p w14:paraId="76A06785" w14:textId="02B04B10" w:rsidR="00AF452D" w:rsidRDefault="00AF452D" w:rsidP="00E464AB">
      <w:pPr>
        <w:jc w:val="center"/>
        <w:rPr>
          <w:sz w:val="24"/>
          <w:szCs w:val="24"/>
        </w:rPr>
      </w:pPr>
    </w:p>
    <w:p w14:paraId="403C4E19" w14:textId="648CF225" w:rsidR="00AF452D" w:rsidRDefault="00AF452D" w:rsidP="00E464AB">
      <w:pPr>
        <w:jc w:val="center"/>
        <w:rPr>
          <w:sz w:val="24"/>
          <w:szCs w:val="24"/>
        </w:rPr>
      </w:pPr>
    </w:p>
    <w:p w14:paraId="0E3256DA" w14:textId="3C3AA1C4" w:rsidR="00AF452D" w:rsidRDefault="00AF452D" w:rsidP="00E464AB">
      <w:pPr>
        <w:jc w:val="center"/>
        <w:rPr>
          <w:sz w:val="24"/>
          <w:szCs w:val="24"/>
        </w:rPr>
      </w:pPr>
    </w:p>
    <w:p w14:paraId="305CBB5D" w14:textId="708CAC7C" w:rsidR="00AF452D" w:rsidRDefault="00AF452D" w:rsidP="00E464AB">
      <w:pPr>
        <w:jc w:val="center"/>
        <w:rPr>
          <w:sz w:val="24"/>
          <w:szCs w:val="24"/>
        </w:rPr>
      </w:pPr>
    </w:p>
    <w:p w14:paraId="5FC1F8BF" w14:textId="2F70A036" w:rsidR="00AF452D" w:rsidRDefault="00AF452D" w:rsidP="00E464AB">
      <w:pPr>
        <w:jc w:val="center"/>
        <w:rPr>
          <w:sz w:val="24"/>
          <w:szCs w:val="24"/>
        </w:rPr>
      </w:pPr>
    </w:p>
    <w:p w14:paraId="0EBF15E1" w14:textId="53B71F8B" w:rsidR="00AF452D" w:rsidRDefault="00AF452D" w:rsidP="00E464AB">
      <w:pPr>
        <w:jc w:val="center"/>
        <w:rPr>
          <w:sz w:val="24"/>
          <w:szCs w:val="24"/>
        </w:rPr>
      </w:pPr>
    </w:p>
    <w:p w14:paraId="33420A4A" w14:textId="079176DA" w:rsidR="00AF452D" w:rsidRDefault="00AF452D" w:rsidP="00E464AB">
      <w:pPr>
        <w:jc w:val="center"/>
        <w:rPr>
          <w:sz w:val="24"/>
          <w:szCs w:val="24"/>
        </w:rPr>
      </w:pPr>
    </w:p>
    <w:p w14:paraId="728944FC" w14:textId="172875CE" w:rsidR="00AF452D" w:rsidRDefault="00AF452D" w:rsidP="00E464AB">
      <w:pPr>
        <w:jc w:val="center"/>
        <w:rPr>
          <w:sz w:val="24"/>
          <w:szCs w:val="24"/>
        </w:rPr>
      </w:pPr>
    </w:p>
    <w:p w14:paraId="063C15DD" w14:textId="4A1F7156" w:rsidR="00AF452D" w:rsidRDefault="00AF452D" w:rsidP="00E464AB">
      <w:pPr>
        <w:jc w:val="center"/>
        <w:rPr>
          <w:sz w:val="24"/>
          <w:szCs w:val="24"/>
        </w:rPr>
      </w:pPr>
    </w:p>
    <w:p w14:paraId="334BD6F8" w14:textId="7F82C30E" w:rsidR="00AF452D" w:rsidRDefault="00AF452D" w:rsidP="00E464AB">
      <w:pPr>
        <w:jc w:val="center"/>
        <w:rPr>
          <w:sz w:val="24"/>
          <w:szCs w:val="24"/>
        </w:rPr>
      </w:pPr>
    </w:p>
    <w:p w14:paraId="5681DD8E" w14:textId="4F1D78F6" w:rsidR="00AF452D" w:rsidRDefault="00AF452D" w:rsidP="00E464AB">
      <w:pPr>
        <w:jc w:val="center"/>
        <w:rPr>
          <w:sz w:val="24"/>
          <w:szCs w:val="24"/>
        </w:rPr>
      </w:pPr>
    </w:p>
    <w:p w14:paraId="38B6502E" w14:textId="452ED43F" w:rsidR="00AF452D" w:rsidRDefault="00AF452D" w:rsidP="00E464AB">
      <w:pPr>
        <w:jc w:val="center"/>
        <w:rPr>
          <w:sz w:val="24"/>
          <w:szCs w:val="24"/>
        </w:rPr>
      </w:pPr>
    </w:p>
    <w:p w14:paraId="30913F11" w14:textId="4F2D4245" w:rsidR="00AF452D" w:rsidRDefault="00AF452D" w:rsidP="00E464AB">
      <w:pPr>
        <w:jc w:val="center"/>
        <w:rPr>
          <w:sz w:val="24"/>
          <w:szCs w:val="24"/>
        </w:rPr>
      </w:pPr>
    </w:p>
    <w:p w14:paraId="16543BC4" w14:textId="38859ADB" w:rsidR="00AF452D" w:rsidRDefault="00AF452D" w:rsidP="00E464AB">
      <w:pPr>
        <w:jc w:val="center"/>
        <w:rPr>
          <w:sz w:val="24"/>
          <w:szCs w:val="24"/>
        </w:rPr>
      </w:pPr>
    </w:p>
    <w:p w14:paraId="7892966D" w14:textId="2AA1CFC1" w:rsidR="00AF452D" w:rsidRDefault="00AF452D" w:rsidP="00E464AB">
      <w:pPr>
        <w:jc w:val="center"/>
        <w:rPr>
          <w:sz w:val="24"/>
          <w:szCs w:val="24"/>
        </w:rPr>
      </w:pPr>
    </w:p>
    <w:p w14:paraId="1CABF835" w14:textId="0C5DBB9C" w:rsidR="00AF452D" w:rsidRDefault="00AF452D" w:rsidP="00E464AB">
      <w:pPr>
        <w:jc w:val="center"/>
        <w:rPr>
          <w:sz w:val="24"/>
          <w:szCs w:val="24"/>
        </w:rPr>
      </w:pPr>
    </w:p>
    <w:p w14:paraId="02F3058D" w14:textId="40289657" w:rsidR="00AF452D" w:rsidRDefault="00AF452D" w:rsidP="00E464AB">
      <w:pPr>
        <w:jc w:val="center"/>
        <w:rPr>
          <w:sz w:val="24"/>
          <w:szCs w:val="24"/>
        </w:rPr>
      </w:pPr>
    </w:p>
    <w:p w14:paraId="701C5036" w14:textId="093E18D6" w:rsidR="00AF452D" w:rsidRDefault="00AF452D" w:rsidP="00E464AB">
      <w:pPr>
        <w:jc w:val="center"/>
        <w:rPr>
          <w:sz w:val="24"/>
          <w:szCs w:val="24"/>
        </w:rPr>
      </w:pPr>
    </w:p>
    <w:p w14:paraId="2E4B8EE7" w14:textId="23B6007F" w:rsidR="00AF452D" w:rsidRDefault="00AF452D" w:rsidP="00E464AB">
      <w:pPr>
        <w:jc w:val="center"/>
        <w:rPr>
          <w:sz w:val="24"/>
          <w:szCs w:val="24"/>
        </w:rPr>
      </w:pPr>
    </w:p>
    <w:p w14:paraId="183DD40B" w14:textId="16FC5D8D" w:rsidR="00AF452D" w:rsidRDefault="00AF452D" w:rsidP="00E464AB">
      <w:pPr>
        <w:jc w:val="center"/>
        <w:rPr>
          <w:sz w:val="24"/>
          <w:szCs w:val="24"/>
        </w:rPr>
      </w:pPr>
    </w:p>
    <w:p w14:paraId="6A9D9C7F" w14:textId="3B89AFC5" w:rsidR="00AF452D" w:rsidRDefault="00AF452D" w:rsidP="00E464AB">
      <w:pPr>
        <w:jc w:val="center"/>
        <w:rPr>
          <w:sz w:val="24"/>
          <w:szCs w:val="24"/>
        </w:rPr>
      </w:pPr>
    </w:p>
    <w:p w14:paraId="2C28E72B" w14:textId="383924DA" w:rsidR="00AF452D" w:rsidRDefault="00AF452D" w:rsidP="00E464AB">
      <w:pPr>
        <w:jc w:val="center"/>
        <w:rPr>
          <w:sz w:val="24"/>
          <w:szCs w:val="24"/>
        </w:rPr>
      </w:pPr>
    </w:p>
    <w:p w14:paraId="03479CEF" w14:textId="6D5C3937" w:rsidR="00AF452D" w:rsidRDefault="00AF452D" w:rsidP="00E464AB">
      <w:pPr>
        <w:jc w:val="center"/>
        <w:rPr>
          <w:sz w:val="24"/>
          <w:szCs w:val="24"/>
        </w:rPr>
      </w:pPr>
    </w:p>
    <w:p w14:paraId="060BDC43" w14:textId="100DA253" w:rsidR="00AF452D" w:rsidRDefault="00AF452D" w:rsidP="00E464AB">
      <w:pPr>
        <w:jc w:val="center"/>
        <w:rPr>
          <w:sz w:val="24"/>
          <w:szCs w:val="24"/>
        </w:rPr>
      </w:pPr>
    </w:p>
    <w:p w14:paraId="76191587" w14:textId="40D355FD" w:rsidR="00AF452D" w:rsidRDefault="00AF452D" w:rsidP="00E464AB">
      <w:pPr>
        <w:jc w:val="center"/>
        <w:rPr>
          <w:sz w:val="24"/>
          <w:szCs w:val="24"/>
        </w:rPr>
      </w:pPr>
    </w:p>
    <w:p w14:paraId="06969E02" w14:textId="5B38770F" w:rsidR="00AF452D" w:rsidRDefault="00AF452D" w:rsidP="00E464AB">
      <w:pPr>
        <w:jc w:val="center"/>
        <w:rPr>
          <w:sz w:val="24"/>
          <w:szCs w:val="24"/>
        </w:rPr>
      </w:pPr>
    </w:p>
    <w:p w14:paraId="203C6D77" w14:textId="4940411A" w:rsidR="00AF452D" w:rsidRDefault="00AF452D" w:rsidP="00E464AB">
      <w:pPr>
        <w:jc w:val="center"/>
        <w:rPr>
          <w:sz w:val="24"/>
          <w:szCs w:val="24"/>
        </w:rPr>
      </w:pPr>
    </w:p>
    <w:p w14:paraId="410E583D" w14:textId="5E5BF52C" w:rsidR="00AF452D" w:rsidRDefault="00AF452D" w:rsidP="00E464AB">
      <w:pPr>
        <w:jc w:val="center"/>
        <w:rPr>
          <w:sz w:val="24"/>
          <w:szCs w:val="24"/>
        </w:rPr>
      </w:pPr>
    </w:p>
    <w:p w14:paraId="08D99119" w14:textId="1DA02614" w:rsidR="00AF452D" w:rsidRDefault="00AF452D" w:rsidP="00E464AB">
      <w:pPr>
        <w:jc w:val="center"/>
        <w:rPr>
          <w:sz w:val="24"/>
          <w:szCs w:val="24"/>
        </w:rPr>
      </w:pPr>
    </w:p>
    <w:p w14:paraId="23E1975F" w14:textId="77777777" w:rsidR="00AF452D" w:rsidRDefault="00AF452D" w:rsidP="00E464AB">
      <w:pPr>
        <w:jc w:val="center"/>
        <w:rPr>
          <w:sz w:val="24"/>
          <w:szCs w:val="24"/>
        </w:rPr>
      </w:pPr>
    </w:p>
    <w:p w14:paraId="4C90807B" w14:textId="5E9DC84C" w:rsidR="00AF452D" w:rsidRDefault="00AF452D" w:rsidP="00E464AB">
      <w:pPr>
        <w:jc w:val="center"/>
        <w:rPr>
          <w:sz w:val="24"/>
          <w:szCs w:val="24"/>
        </w:rPr>
      </w:pPr>
    </w:p>
    <w:p w14:paraId="17CCCCF6" w14:textId="77777777" w:rsidR="00AF452D" w:rsidRDefault="00AF452D" w:rsidP="00AF452D">
      <w:pPr>
        <w:rPr>
          <w:sz w:val="24"/>
          <w:szCs w:val="24"/>
        </w:rPr>
      </w:pPr>
    </w:p>
    <w:p w14:paraId="54A7B0C7" w14:textId="2431711B" w:rsidR="00AF452D" w:rsidRPr="00906C33" w:rsidRDefault="00AF452D" w:rsidP="00AF452D">
      <w:pPr>
        <w:jc w:val="right"/>
      </w:pPr>
      <w:r w:rsidRPr="00906C33">
        <w:lastRenderedPageBreak/>
        <w:t>Приложение № 1</w:t>
      </w:r>
      <w:r>
        <w:t xml:space="preserve"> к Техническому заданию </w:t>
      </w:r>
      <w:r w:rsidRPr="00906C33">
        <w:t>на поставку оборудования и материалов для выполнения работ по ремонту уличного освещения в г. Шахунья Нижегородской области</w:t>
      </w:r>
      <w:r>
        <w:t>.</w:t>
      </w:r>
    </w:p>
    <w:p w14:paraId="6637790D" w14:textId="77777777" w:rsidR="00AF452D" w:rsidRPr="003C6361" w:rsidRDefault="00AF452D" w:rsidP="00AF452D">
      <w:pPr>
        <w:pStyle w:val="1"/>
        <w:spacing w:line="276" w:lineRule="auto"/>
        <w:ind w:left="432" w:hanging="432"/>
        <w:jc w:val="both"/>
        <w:rPr>
          <w:color w:val="000000" w:themeColor="text1"/>
          <w:sz w:val="24"/>
          <w:szCs w:val="24"/>
        </w:rPr>
      </w:pPr>
      <w:r>
        <w:rPr>
          <w:color w:val="000000" w:themeColor="text1"/>
          <w:sz w:val="24"/>
          <w:szCs w:val="24"/>
        </w:rPr>
        <w:t>1</w:t>
      </w:r>
      <w:r w:rsidRPr="003C6361">
        <w:rPr>
          <w:color w:val="000000" w:themeColor="text1"/>
          <w:sz w:val="24"/>
          <w:szCs w:val="24"/>
        </w:rPr>
        <w:t>. Наименование и объем продукции:</w:t>
      </w:r>
    </w:p>
    <w:tbl>
      <w:tblPr>
        <w:tblStyle w:val="a4"/>
        <w:tblW w:w="5076" w:type="pct"/>
        <w:tblInd w:w="-147" w:type="dxa"/>
        <w:tblLook w:val="04A0" w:firstRow="1" w:lastRow="0" w:firstColumn="1" w:lastColumn="0" w:noHBand="0" w:noVBand="1"/>
      </w:tblPr>
      <w:tblGrid>
        <w:gridCol w:w="486"/>
        <w:gridCol w:w="1686"/>
        <w:gridCol w:w="2880"/>
        <w:gridCol w:w="616"/>
        <w:gridCol w:w="990"/>
        <w:gridCol w:w="1266"/>
        <w:gridCol w:w="2367"/>
      </w:tblGrid>
      <w:tr w:rsidR="00AF452D" w14:paraId="2FE6E71D" w14:textId="77777777" w:rsidTr="00AF452D">
        <w:trPr>
          <w:trHeight w:val="1148"/>
        </w:trPr>
        <w:tc>
          <w:tcPr>
            <w:tcW w:w="3229" w:type="pct"/>
            <w:gridSpan w:val="5"/>
            <w:vAlign w:val="center"/>
          </w:tcPr>
          <w:p w14:paraId="792BE513" w14:textId="77777777" w:rsidR="00AF452D" w:rsidRDefault="00AF452D" w:rsidP="004B300A">
            <w:pPr>
              <w:pStyle w:val="af3"/>
              <w:rPr>
                <w:sz w:val="20"/>
                <w:szCs w:val="20"/>
              </w:rPr>
            </w:pPr>
          </w:p>
        </w:tc>
        <w:tc>
          <w:tcPr>
            <w:tcW w:w="1771" w:type="pct"/>
            <w:gridSpan w:val="2"/>
            <w:vAlign w:val="center"/>
          </w:tcPr>
          <w:p w14:paraId="240005B0" w14:textId="77777777" w:rsidR="00AF452D" w:rsidRPr="00D95E45" w:rsidRDefault="00AF452D" w:rsidP="004B300A">
            <w:pPr>
              <w:pStyle w:val="af3"/>
              <w:jc w:val="center"/>
              <w:rPr>
                <w:sz w:val="20"/>
                <w:szCs w:val="20"/>
              </w:rPr>
            </w:pPr>
            <w:r w:rsidRPr="00D95E45">
              <w:rPr>
                <w:sz w:val="20"/>
                <w:szCs w:val="20"/>
              </w:rPr>
              <w:t>Предоставление национального режима в соответствии с ПП 1875 от 23.12.2024</w:t>
            </w:r>
          </w:p>
        </w:tc>
      </w:tr>
      <w:tr w:rsidR="00AF452D" w14:paraId="0AE42BD0" w14:textId="77777777" w:rsidTr="00AF452D">
        <w:trPr>
          <w:trHeight w:val="1148"/>
        </w:trPr>
        <w:tc>
          <w:tcPr>
            <w:tcW w:w="236" w:type="pct"/>
            <w:vAlign w:val="center"/>
          </w:tcPr>
          <w:p w14:paraId="483D0386" w14:textId="77777777" w:rsidR="00AF452D" w:rsidRDefault="00AF452D" w:rsidP="004B300A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 п/п</w:t>
            </w:r>
          </w:p>
        </w:tc>
        <w:tc>
          <w:tcPr>
            <w:tcW w:w="825" w:type="pct"/>
            <w:vAlign w:val="center"/>
          </w:tcPr>
          <w:p w14:paraId="67BD0A2A" w14:textId="77777777" w:rsidR="00AF452D" w:rsidRDefault="00AF452D" w:rsidP="004B300A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Наименование МТР</w:t>
            </w:r>
          </w:p>
        </w:tc>
        <w:tc>
          <w:tcPr>
            <w:tcW w:w="1405" w:type="pct"/>
            <w:vAlign w:val="center"/>
          </w:tcPr>
          <w:p w14:paraId="5A3BC8F8" w14:textId="77777777" w:rsidR="00AF452D" w:rsidRDefault="00AF452D" w:rsidP="004B300A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282" w:type="pct"/>
            <w:vAlign w:val="center"/>
          </w:tcPr>
          <w:p w14:paraId="4299B885" w14:textId="77777777" w:rsidR="00AF452D" w:rsidRDefault="00AF452D" w:rsidP="004B300A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Кол-во</w:t>
            </w:r>
          </w:p>
        </w:tc>
        <w:tc>
          <w:tcPr>
            <w:tcW w:w="481" w:type="pct"/>
            <w:vAlign w:val="center"/>
          </w:tcPr>
          <w:p w14:paraId="1E48ABC6" w14:textId="77777777" w:rsidR="00AF452D" w:rsidRDefault="00AF452D" w:rsidP="004B300A">
            <w:pPr>
              <w:pStyle w:val="af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Ед. изм.</w:t>
            </w:r>
          </w:p>
        </w:tc>
        <w:tc>
          <w:tcPr>
            <w:tcW w:w="615" w:type="pct"/>
            <w:vAlign w:val="center"/>
          </w:tcPr>
          <w:p w14:paraId="64F27C28" w14:textId="77777777" w:rsidR="00AF452D" w:rsidRPr="006309D8" w:rsidRDefault="00AF452D" w:rsidP="004B300A">
            <w:pPr>
              <w:pStyle w:val="af3"/>
              <w:jc w:val="center"/>
              <w:rPr>
                <w:sz w:val="20"/>
                <w:szCs w:val="20"/>
              </w:rPr>
            </w:pPr>
            <w:r w:rsidRPr="001E55A2">
              <w:rPr>
                <w:sz w:val="20"/>
                <w:szCs w:val="20"/>
              </w:rPr>
              <w:t>ОКПД 2</w:t>
            </w:r>
          </w:p>
        </w:tc>
        <w:tc>
          <w:tcPr>
            <w:tcW w:w="1156" w:type="pct"/>
            <w:vAlign w:val="center"/>
          </w:tcPr>
          <w:p w14:paraId="4591F155" w14:textId="77777777" w:rsidR="00AF452D" w:rsidRPr="006309D8" w:rsidRDefault="00AF452D" w:rsidP="004B300A">
            <w:pPr>
              <w:pStyle w:val="af3"/>
              <w:jc w:val="center"/>
              <w:rPr>
                <w:sz w:val="20"/>
                <w:szCs w:val="20"/>
              </w:rPr>
            </w:pPr>
            <w:r w:rsidRPr="00D95E45">
              <w:rPr>
                <w:sz w:val="20"/>
                <w:szCs w:val="20"/>
              </w:rPr>
              <w:t>Мера применения национального режима (з</w:t>
            </w:r>
            <w:r>
              <w:rPr>
                <w:sz w:val="20"/>
                <w:szCs w:val="20"/>
              </w:rPr>
              <w:t>апрет, ограничение, преимущество</w:t>
            </w:r>
            <w:r w:rsidRPr="00D95E45">
              <w:rPr>
                <w:sz w:val="20"/>
                <w:szCs w:val="20"/>
              </w:rPr>
              <w:t>)</w:t>
            </w:r>
          </w:p>
        </w:tc>
      </w:tr>
      <w:tr w:rsidR="00AF452D" w14:paraId="77575CA8" w14:textId="77777777" w:rsidTr="00AF452D">
        <w:trPr>
          <w:trHeight w:val="233"/>
        </w:trPr>
        <w:tc>
          <w:tcPr>
            <w:tcW w:w="236" w:type="pct"/>
            <w:vAlign w:val="center"/>
          </w:tcPr>
          <w:p w14:paraId="6E718D8C" w14:textId="77777777" w:rsidR="00AF452D" w:rsidRDefault="00AF452D" w:rsidP="004B300A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825" w:type="pct"/>
            <w:vAlign w:val="center"/>
          </w:tcPr>
          <w:p w14:paraId="15501C8A" w14:textId="77777777" w:rsidR="00AF452D" w:rsidRPr="0050488A" w:rsidRDefault="00AF452D" w:rsidP="004B300A">
            <w:pPr>
              <w:pStyle w:val="af3"/>
              <w:jc w:val="center"/>
              <w:rPr>
                <w:sz w:val="20"/>
                <w:szCs w:val="20"/>
              </w:rPr>
            </w:pPr>
            <w:r w:rsidRPr="0050488A">
              <w:rPr>
                <w:sz w:val="20"/>
                <w:szCs w:val="20"/>
              </w:rPr>
              <w:t>Кронштейн для уличного светильника TDM КР-3.1</w:t>
            </w:r>
          </w:p>
        </w:tc>
        <w:tc>
          <w:tcPr>
            <w:tcW w:w="1405" w:type="pct"/>
            <w:shd w:val="clear" w:color="auto" w:fill="auto"/>
            <w:vAlign w:val="center"/>
          </w:tcPr>
          <w:p w14:paraId="3D63842B" w14:textId="77777777" w:rsidR="00AF452D" w:rsidRPr="00B46356" w:rsidRDefault="00AF452D" w:rsidP="004B300A">
            <w:pPr>
              <w:pStyle w:val="af3"/>
              <w:rPr>
                <w:sz w:val="20"/>
                <w:szCs w:val="20"/>
              </w:rPr>
            </w:pPr>
            <w:r w:rsidRPr="00B46356">
              <w:rPr>
                <w:sz w:val="20"/>
                <w:szCs w:val="20"/>
              </w:rPr>
              <w:t>Тип - кронштейн</w:t>
            </w:r>
          </w:p>
          <w:p w14:paraId="2DD23BA4" w14:textId="77777777" w:rsidR="00AF452D" w:rsidRPr="00B46356" w:rsidRDefault="00AF452D" w:rsidP="004B300A">
            <w:pPr>
              <w:pStyle w:val="af3"/>
              <w:rPr>
                <w:sz w:val="20"/>
                <w:szCs w:val="20"/>
              </w:rPr>
            </w:pPr>
            <w:r w:rsidRPr="00B46356">
              <w:rPr>
                <w:sz w:val="20"/>
                <w:szCs w:val="20"/>
              </w:rPr>
              <w:t>Длина - 270 мм</w:t>
            </w:r>
          </w:p>
          <w:p w14:paraId="7546CA22" w14:textId="77777777" w:rsidR="00AF452D" w:rsidRPr="00B46356" w:rsidRDefault="00AF452D" w:rsidP="004B300A">
            <w:pPr>
              <w:pStyle w:val="af3"/>
              <w:rPr>
                <w:sz w:val="20"/>
                <w:szCs w:val="20"/>
              </w:rPr>
            </w:pPr>
            <w:r w:rsidRPr="00B46356">
              <w:rPr>
                <w:sz w:val="20"/>
                <w:szCs w:val="20"/>
              </w:rPr>
              <w:t>Ширина - 125 мм</w:t>
            </w:r>
          </w:p>
          <w:p w14:paraId="37C56619" w14:textId="77777777" w:rsidR="00AF452D" w:rsidRPr="00B46356" w:rsidRDefault="00AF452D" w:rsidP="004B300A">
            <w:pPr>
              <w:pStyle w:val="af3"/>
              <w:rPr>
                <w:sz w:val="20"/>
                <w:szCs w:val="20"/>
              </w:rPr>
            </w:pPr>
            <w:r w:rsidRPr="00B46356">
              <w:rPr>
                <w:sz w:val="20"/>
                <w:szCs w:val="20"/>
              </w:rPr>
              <w:t>Материал - сталь</w:t>
            </w:r>
          </w:p>
          <w:p w14:paraId="2AEAAEB7" w14:textId="77777777" w:rsidR="00AF452D" w:rsidRPr="00B46356" w:rsidRDefault="00AF452D" w:rsidP="004B300A">
            <w:pPr>
              <w:pStyle w:val="af3"/>
              <w:rPr>
                <w:sz w:val="20"/>
                <w:szCs w:val="20"/>
              </w:rPr>
            </w:pPr>
            <w:r w:rsidRPr="00B46356">
              <w:rPr>
                <w:sz w:val="20"/>
                <w:szCs w:val="20"/>
              </w:rPr>
              <w:t>Цвет - белый</w:t>
            </w:r>
          </w:p>
          <w:p w14:paraId="083D6FF6" w14:textId="77777777" w:rsidR="00AF452D" w:rsidRPr="00B46356" w:rsidRDefault="00AF452D" w:rsidP="004B300A">
            <w:pPr>
              <w:pStyle w:val="af3"/>
              <w:rPr>
                <w:sz w:val="20"/>
                <w:szCs w:val="20"/>
              </w:rPr>
            </w:pPr>
            <w:r w:rsidRPr="00B46356">
              <w:rPr>
                <w:sz w:val="20"/>
                <w:szCs w:val="20"/>
              </w:rPr>
              <w:t>Габариты без упаковки - 250х120х99 мм</w:t>
            </w:r>
          </w:p>
          <w:p w14:paraId="37FCDCCD" w14:textId="77777777" w:rsidR="00AF452D" w:rsidRPr="00B46356" w:rsidRDefault="00AF452D" w:rsidP="004B300A">
            <w:pPr>
              <w:pStyle w:val="af3"/>
              <w:rPr>
                <w:sz w:val="20"/>
                <w:szCs w:val="20"/>
              </w:rPr>
            </w:pPr>
            <w:r w:rsidRPr="00B46356">
              <w:rPr>
                <w:sz w:val="20"/>
                <w:szCs w:val="20"/>
              </w:rPr>
              <w:t>Диаметр трубы - 38 мм</w:t>
            </w:r>
          </w:p>
        </w:tc>
        <w:tc>
          <w:tcPr>
            <w:tcW w:w="282" w:type="pct"/>
            <w:vAlign w:val="center"/>
          </w:tcPr>
          <w:p w14:paraId="7AAF734B" w14:textId="77777777" w:rsidR="00AF452D" w:rsidRPr="00BE2F38" w:rsidRDefault="00AF452D" w:rsidP="004B300A">
            <w:pPr>
              <w:pStyle w:val="af3"/>
              <w:jc w:val="center"/>
              <w:rPr>
                <w:sz w:val="20"/>
                <w:szCs w:val="20"/>
                <w:highlight w:val="white"/>
              </w:rPr>
            </w:pPr>
            <w:r w:rsidRPr="00BE2F38">
              <w:rPr>
                <w:sz w:val="20"/>
                <w:szCs w:val="20"/>
                <w:highlight w:val="white"/>
              </w:rPr>
              <w:t>1</w:t>
            </w:r>
            <w:r>
              <w:rPr>
                <w:sz w:val="20"/>
                <w:szCs w:val="20"/>
                <w:highlight w:val="white"/>
              </w:rPr>
              <w:t>50</w:t>
            </w:r>
          </w:p>
        </w:tc>
        <w:tc>
          <w:tcPr>
            <w:tcW w:w="481" w:type="pct"/>
            <w:vAlign w:val="center"/>
          </w:tcPr>
          <w:p w14:paraId="37E707BF" w14:textId="77777777" w:rsidR="00AF452D" w:rsidRPr="00C8156F" w:rsidRDefault="00AF452D" w:rsidP="004B300A">
            <w:pPr>
              <w:pStyle w:val="af3"/>
              <w:jc w:val="center"/>
              <w:rPr>
                <w:sz w:val="20"/>
                <w:szCs w:val="20"/>
                <w:highlight w:val="white"/>
              </w:rPr>
            </w:pPr>
            <w:r w:rsidRPr="00C8156F">
              <w:rPr>
                <w:sz w:val="20"/>
                <w:szCs w:val="20"/>
                <w:highlight w:val="white"/>
              </w:rPr>
              <w:t>шт.</w:t>
            </w:r>
          </w:p>
        </w:tc>
        <w:tc>
          <w:tcPr>
            <w:tcW w:w="615" w:type="pct"/>
            <w:vAlign w:val="center"/>
          </w:tcPr>
          <w:p w14:paraId="3520FBD6" w14:textId="77777777" w:rsidR="00AF452D" w:rsidRPr="003D23BE" w:rsidRDefault="00AF452D" w:rsidP="004B300A">
            <w:pPr>
              <w:pStyle w:val="af3"/>
              <w:jc w:val="center"/>
              <w:rPr>
                <w:sz w:val="20"/>
                <w:szCs w:val="20"/>
              </w:rPr>
            </w:pPr>
            <w:r w:rsidRPr="00CD6459">
              <w:rPr>
                <w:sz w:val="20"/>
                <w:szCs w:val="20"/>
              </w:rPr>
              <w:t>25.94.12.190</w:t>
            </w:r>
          </w:p>
        </w:tc>
        <w:tc>
          <w:tcPr>
            <w:tcW w:w="1156" w:type="pct"/>
            <w:vAlign w:val="center"/>
          </w:tcPr>
          <w:p w14:paraId="4D6A053A" w14:textId="77777777" w:rsidR="00AF452D" w:rsidRDefault="00AF452D" w:rsidP="004B300A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Преимущество</w:t>
            </w:r>
          </w:p>
        </w:tc>
      </w:tr>
      <w:tr w:rsidR="00AF452D" w14:paraId="2C993B15" w14:textId="77777777" w:rsidTr="00AF452D">
        <w:trPr>
          <w:trHeight w:val="233"/>
        </w:trPr>
        <w:tc>
          <w:tcPr>
            <w:tcW w:w="236" w:type="pct"/>
            <w:vAlign w:val="center"/>
          </w:tcPr>
          <w:p w14:paraId="6D8A8A05" w14:textId="77777777" w:rsidR="00AF452D" w:rsidRDefault="00AF452D" w:rsidP="004B300A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825" w:type="pct"/>
            <w:shd w:val="clear" w:color="auto" w:fill="FFFFFF" w:themeFill="background1"/>
            <w:vAlign w:val="center"/>
          </w:tcPr>
          <w:p w14:paraId="76DDDEB8" w14:textId="77777777" w:rsidR="00AF452D" w:rsidRPr="0050488A" w:rsidRDefault="00AF452D" w:rsidP="004B300A">
            <w:pPr>
              <w:pStyle w:val="af3"/>
              <w:jc w:val="center"/>
              <w:rPr>
                <w:sz w:val="20"/>
                <w:szCs w:val="20"/>
              </w:rPr>
            </w:pPr>
            <w:r w:rsidRPr="0050488A">
              <w:rPr>
                <w:sz w:val="20"/>
                <w:szCs w:val="20"/>
              </w:rPr>
              <w:t>Кабель силовой с алюминиевыми жилами АВВГ 2х2,5ок(N)-660</w:t>
            </w:r>
          </w:p>
        </w:tc>
        <w:tc>
          <w:tcPr>
            <w:tcW w:w="1405" w:type="pct"/>
            <w:shd w:val="clear" w:color="auto" w:fill="auto"/>
            <w:vAlign w:val="center"/>
          </w:tcPr>
          <w:p w14:paraId="38B63141" w14:textId="77777777" w:rsidR="00AF452D" w:rsidRPr="00B46356" w:rsidRDefault="00AF452D" w:rsidP="004B300A">
            <w:pPr>
              <w:pStyle w:val="af3"/>
              <w:rPr>
                <w:sz w:val="20"/>
                <w:szCs w:val="20"/>
              </w:rPr>
            </w:pPr>
            <w:r w:rsidRPr="00B46356">
              <w:rPr>
                <w:sz w:val="20"/>
                <w:szCs w:val="20"/>
              </w:rPr>
              <w:t>Количество жил - 2 шт.</w:t>
            </w:r>
          </w:p>
          <w:p w14:paraId="408C608E" w14:textId="77777777" w:rsidR="00AF452D" w:rsidRPr="00B46356" w:rsidRDefault="00AF452D" w:rsidP="004B300A">
            <w:pPr>
              <w:pStyle w:val="af3"/>
              <w:rPr>
                <w:sz w:val="20"/>
                <w:szCs w:val="20"/>
              </w:rPr>
            </w:pPr>
            <w:r w:rsidRPr="00B46356">
              <w:rPr>
                <w:sz w:val="20"/>
                <w:szCs w:val="20"/>
              </w:rPr>
              <w:t>Цвет товара - черный</w:t>
            </w:r>
          </w:p>
          <w:p w14:paraId="64610E89" w14:textId="77777777" w:rsidR="00AF452D" w:rsidRPr="00B46356" w:rsidRDefault="00AF452D" w:rsidP="004B300A">
            <w:pPr>
              <w:pStyle w:val="af3"/>
              <w:rPr>
                <w:sz w:val="20"/>
                <w:szCs w:val="20"/>
              </w:rPr>
            </w:pPr>
            <w:r w:rsidRPr="00B46356">
              <w:rPr>
                <w:sz w:val="20"/>
                <w:szCs w:val="20"/>
              </w:rPr>
              <w:t>Тип кабельного изделия - кабель</w:t>
            </w:r>
          </w:p>
          <w:p w14:paraId="7A778DA2" w14:textId="77777777" w:rsidR="00AF452D" w:rsidRPr="00B46356" w:rsidRDefault="00AF452D" w:rsidP="004B300A">
            <w:pPr>
              <w:pStyle w:val="af3"/>
              <w:rPr>
                <w:sz w:val="20"/>
                <w:szCs w:val="20"/>
              </w:rPr>
            </w:pPr>
            <w:r w:rsidRPr="00B46356">
              <w:rPr>
                <w:sz w:val="20"/>
                <w:szCs w:val="20"/>
              </w:rPr>
              <w:t>Конструкция жилы - одножильный</w:t>
            </w:r>
          </w:p>
          <w:p w14:paraId="57818752" w14:textId="77777777" w:rsidR="00AF452D" w:rsidRPr="00B46356" w:rsidRDefault="00AF452D" w:rsidP="004B300A">
            <w:pPr>
              <w:pStyle w:val="af3"/>
              <w:rPr>
                <w:sz w:val="20"/>
                <w:szCs w:val="20"/>
              </w:rPr>
            </w:pPr>
            <w:r w:rsidRPr="00B46356">
              <w:rPr>
                <w:sz w:val="20"/>
                <w:szCs w:val="20"/>
              </w:rPr>
              <w:t>Материал жилы - алюминий</w:t>
            </w:r>
          </w:p>
          <w:p w14:paraId="1F313E37" w14:textId="77777777" w:rsidR="00AF452D" w:rsidRPr="00B46356" w:rsidRDefault="00AF452D" w:rsidP="004B300A">
            <w:pPr>
              <w:pStyle w:val="af3"/>
              <w:rPr>
                <w:sz w:val="20"/>
                <w:szCs w:val="20"/>
              </w:rPr>
            </w:pPr>
            <w:r w:rsidRPr="00B46356">
              <w:rPr>
                <w:sz w:val="20"/>
                <w:szCs w:val="20"/>
              </w:rPr>
              <w:t>Применение - внутреннее, наружное</w:t>
            </w:r>
          </w:p>
          <w:p w14:paraId="3F2C8D43" w14:textId="77777777" w:rsidR="00AF452D" w:rsidRPr="00B46356" w:rsidRDefault="00AF452D" w:rsidP="004B300A">
            <w:pPr>
              <w:pStyle w:val="af3"/>
              <w:rPr>
                <w:sz w:val="20"/>
                <w:szCs w:val="20"/>
              </w:rPr>
            </w:pPr>
            <w:r w:rsidRPr="00B46356">
              <w:rPr>
                <w:sz w:val="20"/>
                <w:szCs w:val="20"/>
              </w:rPr>
              <w:t>Материал оболочки - ПВХ (PVC)</w:t>
            </w:r>
          </w:p>
          <w:p w14:paraId="2B340F8B" w14:textId="77777777" w:rsidR="00AF452D" w:rsidRPr="00B46356" w:rsidRDefault="00AF452D" w:rsidP="004B300A">
            <w:pPr>
              <w:pStyle w:val="af3"/>
              <w:rPr>
                <w:sz w:val="20"/>
                <w:szCs w:val="20"/>
              </w:rPr>
            </w:pPr>
            <w:r w:rsidRPr="00B46356">
              <w:rPr>
                <w:sz w:val="20"/>
                <w:szCs w:val="20"/>
              </w:rPr>
              <w:t>Материал изоляции - ПВХ пластикат</w:t>
            </w:r>
          </w:p>
        </w:tc>
        <w:tc>
          <w:tcPr>
            <w:tcW w:w="282" w:type="pct"/>
            <w:shd w:val="clear" w:color="auto" w:fill="FFFFFF" w:themeFill="background1"/>
            <w:vAlign w:val="center"/>
          </w:tcPr>
          <w:p w14:paraId="074516ED" w14:textId="77777777" w:rsidR="00AF452D" w:rsidRPr="00BE2F38" w:rsidRDefault="00AF452D" w:rsidP="004B300A">
            <w:pPr>
              <w:pStyle w:val="af3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429</w:t>
            </w:r>
          </w:p>
        </w:tc>
        <w:tc>
          <w:tcPr>
            <w:tcW w:w="481" w:type="pct"/>
            <w:shd w:val="clear" w:color="auto" w:fill="FFFFFF" w:themeFill="background1"/>
            <w:vAlign w:val="center"/>
          </w:tcPr>
          <w:p w14:paraId="008D23E5" w14:textId="77777777" w:rsidR="00AF452D" w:rsidRPr="00C8156F" w:rsidRDefault="00AF452D" w:rsidP="004B300A">
            <w:pPr>
              <w:pStyle w:val="af3"/>
              <w:jc w:val="center"/>
              <w:rPr>
                <w:sz w:val="20"/>
                <w:szCs w:val="20"/>
                <w:highlight w:val="white"/>
              </w:rPr>
            </w:pPr>
            <w:r w:rsidRPr="00C8156F">
              <w:rPr>
                <w:sz w:val="20"/>
                <w:szCs w:val="20"/>
                <w:highlight w:val="white"/>
              </w:rPr>
              <w:t>м.</w:t>
            </w:r>
          </w:p>
        </w:tc>
        <w:tc>
          <w:tcPr>
            <w:tcW w:w="615" w:type="pct"/>
            <w:shd w:val="clear" w:color="auto" w:fill="FFFFFF" w:themeFill="background1"/>
            <w:vAlign w:val="center"/>
          </w:tcPr>
          <w:p w14:paraId="41A6B898" w14:textId="77777777" w:rsidR="00AF452D" w:rsidRPr="003D23BE" w:rsidRDefault="00AF452D" w:rsidP="004B300A">
            <w:pPr>
              <w:pStyle w:val="af3"/>
              <w:jc w:val="center"/>
              <w:rPr>
                <w:sz w:val="20"/>
                <w:szCs w:val="20"/>
              </w:rPr>
            </w:pPr>
            <w:r w:rsidRPr="00CD6459">
              <w:rPr>
                <w:sz w:val="20"/>
                <w:szCs w:val="20"/>
              </w:rPr>
              <w:t>27.32.13.112</w:t>
            </w:r>
          </w:p>
        </w:tc>
        <w:tc>
          <w:tcPr>
            <w:tcW w:w="1156" w:type="pct"/>
            <w:shd w:val="clear" w:color="auto" w:fill="FFFFFF" w:themeFill="background1"/>
            <w:vAlign w:val="center"/>
          </w:tcPr>
          <w:p w14:paraId="34048619" w14:textId="77777777" w:rsidR="00AF452D" w:rsidRDefault="00AF452D" w:rsidP="004B300A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Ограничение</w:t>
            </w:r>
          </w:p>
        </w:tc>
      </w:tr>
      <w:tr w:rsidR="00AF452D" w14:paraId="1B5EDED2" w14:textId="77777777" w:rsidTr="00AF452D">
        <w:trPr>
          <w:trHeight w:val="233"/>
        </w:trPr>
        <w:tc>
          <w:tcPr>
            <w:tcW w:w="236" w:type="pct"/>
            <w:vAlign w:val="center"/>
          </w:tcPr>
          <w:p w14:paraId="0D7C71D8" w14:textId="77777777" w:rsidR="00AF452D" w:rsidRDefault="00AF452D" w:rsidP="004B300A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25" w:type="pct"/>
            <w:vAlign w:val="center"/>
          </w:tcPr>
          <w:p w14:paraId="7A281D71" w14:textId="77777777" w:rsidR="00AF452D" w:rsidRPr="0050488A" w:rsidRDefault="00AF452D" w:rsidP="004B300A">
            <w:pPr>
              <w:pStyle w:val="af3"/>
              <w:jc w:val="center"/>
              <w:rPr>
                <w:sz w:val="20"/>
                <w:szCs w:val="20"/>
              </w:rPr>
            </w:pPr>
            <w:proofErr w:type="spellStart"/>
            <w:r w:rsidRPr="0050488A">
              <w:rPr>
                <w:sz w:val="20"/>
                <w:szCs w:val="20"/>
              </w:rPr>
              <w:t>Клемная</w:t>
            </w:r>
            <w:proofErr w:type="spellEnd"/>
            <w:r w:rsidRPr="0050488A">
              <w:rPr>
                <w:sz w:val="20"/>
                <w:szCs w:val="20"/>
              </w:rPr>
              <w:t xml:space="preserve"> колодка TDM CK-612 без винтов, 2 отверстия 0,1-2,5/4 мм2  упаковка 30шт</w:t>
            </w:r>
          </w:p>
        </w:tc>
        <w:tc>
          <w:tcPr>
            <w:tcW w:w="1405" w:type="pct"/>
            <w:shd w:val="clear" w:color="auto" w:fill="auto"/>
            <w:vAlign w:val="center"/>
          </w:tcPr>
          <w:p w14:paraId="6FFE7E2B" w14:textId="77777777" w:rsidR="00AF452D" w:rsidRPr="00B46356" w:rsidRDefault="00AF452D" w:rsidP="004B300A">
            <w:pPr>
              <w:pStyle w:val="af3"/>
              <w:rPr>
                <w:sz w:val="20"/>
                <w:szCs w:val="20"/>
                <w:shd w:val="clear" w:color="auto" w:fill="FFFFFF"/>
              </w:rPr>
            </w:pPr>
            <w:r w:rsidRPr="00B46356">
              <w:rPr>
                <w:sz w:val="20"/>
                <w:szCs w:val="20"/>
                <w:shd w:val="clear" w:color="auto" w:fill="FFFFFF"/>
              </w:rPr>
              <w:t>Тип - Клемма</w:t>
            </w:r>
          </w:p>
          <w:p w14:paraId="113B3D39" w14:textId="77777777" w:rsidR="00AF452D" w:rsidRPr="00B46356" w:rsidRDefault="00AF452D" w:rsidP="004B300A">
            <w:pPr>
              <w:pStyle w:val="af3"/>
              <w:rPr>
                <w:sz w:val="20"/>
                <w:szCs w:val="20"/>
                <w:shd w:val="clear" w:color="auto" w:fill="FFFFFF"/>
              </w:rPr>
            </w:pPr>
            <w:r w:rsidRPr="00B46356">
              <w:rPr>
                <w:sz w:val="20"/>
                <w:szCs w:val="20"/>
                <w:shd w:val="clear" w:color="auto" w:fill="FFFFFF"/>
              </w:rPr>
              <w:t>Количество контактов - 2</w:t>
            </w:r>
          </w:p>
          <w:p w14:paraId="28A86217" w14:textId="77777777" w:rsidR="00AF452D" w:rsidRPr="00B46356" w:rsidRDefault="00AF452D" w:rsidP="004B300A">
            <w:pPr>
              <w:pStyle w:val="af3"/>
              <w:rPr>
                <w:sz w:val="20"/>
                <w:szCs w:val="20"/>
                <w:shd w:val="clear" w:color="auto" w:fill="FFFFFF"/>
              </w:rPr>
            </w:pPr>
            <w:r w:rsidRPr="00B46356">
              <w:rPr>
                <w:sz w:val="20"/>
                <w:szCs w:val="20"/>
                <w:shd w:val="clear" w:color="auto" w:fill="FFFFFF"/>
              </w:rPr>
              <w:t>Мин. сечение кабеля, мм² - 0.1</w:t>
            </w:r>
          </w:p>
          <w:p w14:paraId="5EC7D08A" w14:textId="77777777" w:rsidR="00AF452D" w:rsidRPr="00B46356" w:rsidRDefault="00AF452D" w:rsidP="004B300A">
            <w:pPr>
              <w:pStyle w:val="af3"/>
              <w:rPr>
                <w:sz w:val="20"/>
                <w:szCs w:val="20"/>
                <w:shd w:val="clear" w:color="auto" w:fill="FFFFFF"/>
              </w:rPr>
            </w:pPr>
            <w:r w:rsidRPr="00B46356">
              <w:rPr>
                <w:sz w:val="20"/>
                <w:szCs w:val="20"/>
                <w:shd w:val="clear" w:color="auto" w:fill="FFFFFF"/>
              </w:rPr>
              <w:t>Макс. сечение кабеля, мм² - 2.5</w:t>
            </w:r>
          </w:p>
          <w:p w14:paraId="32982336" w14:textId="77777777" w:rsidR="00AF452D" w:rsidRPr="00B46356" w:rsidRDefault="00AF452D" w:rsidP="004B300A">
            <w:pPr>
              <w:pStyle w:val="af3"/>
              <w:rPr>
                <w:sz w:val="20"/>
                <w:szCs w:val="20"/>
                <w:shd w:val="clear" w:color="auto" w:fill="FFFFFF"/>
              </w:rPr>
            </w:pPr>
            <w:r w:rsidRPr="00B46356">
              <w:rPr>
                <w:sz w:val="20"/>
                <w:szCs w:val="20"/>
                <w:shd w:val="clear" w:color="auto" w:fill="FFFFFF"/>
              </w:rPr>
              <w:t xml:space="preserve">Макс. сила тока, </w:t>
            </w:r>
            <w:proofErr w:type="gramStart"/>
            <w:r w:rsidRPr="00B46356">
              <w:rPr>
                <w:sz w:val="20"/>
                <w:szCs w:val="20"/>
                <w:shd w:val="clear" w:color="auto" w:fill="FFFFFF"/>
              </w:rPr>
              <w:t>А</w:t>
            </w:r>
            <w:proofErr w:type="gramEnd"/>
            <w:r w:rsidRPr="00B46356">
              <w:rPr>
                <w:sz w:val="20"/>
                <w:szCs w:val="20"/>
                <w:shd w:val="clear" w:color="auto" w:fill="FFFFFF"/>
              </w:rPr>
              <w:t xml:space="preserve"> - 32</w:t>
            </w:r>
          </w:p>
          <w:p w14:paraId="118BA9BC" w14:textId="77777777" w:rsidR="00AF452D" w:rsidRPr="00B46356" w:rsidRDefault="00AF452D" w:rsidP="004B300A">
            <w:pPr>
              <w:pStyle w:val="af3"/>
              <w:rPr>
                <w:sz w:val="20"/>
                <w:szCs w:val="20"/>
                <w:shd w:val="clear" w:color="auto" w:fill="FFFFFF"/>
              </w:rPr>
            </w:pPr>
            <w:r w:rsidRPr="00B46356">
              <w:rPr>
                <w:sz w:val="20"/>
                <w:szCs w:val="20"/>
                <w:shd w:val="clear" w:color="auto" w:fill="FFFFFF"/>
              </w:rPr>
              <w:t>Номинальное напряжение, В - 220</w:t>
            </w:r>
          </w:p>
          <w:p w14:paraId="35FB3FFA" w14:textId="77777777" w:rsidR="00AF452D" w:rsidRPr="00B46356" w:rsidRDefault="00AF452D" w:rsidP="004B300A">
            <w:pPr>
              <w:pStyle w:val="af3"/>
              <w:rPr>
                <w:sz w:val="20"/>
                <w:szCs w:val="20"/>
                <w:shd w:val="clear" w:color="auto" w:fill="FFFFFF"/>
              </w:rPr>
            </w:pPr>
            <w:r w:rsidRPr="00B46356">
              <w:rPr>
                <w:sz w:val="20"/>
                <w:szCs w:val="20"/>
                <w:shd w:val="clear" w:color="auto" w:fill="FFFFFF"/>
              </w:rPr>
              <w:t>Единиц в одном товаре - 30</w:t>
            </w:r>
          </w:p>
          <w:p w14:paraId="02D239E2" w14:textId="77777777" w:rsidR="00AF452D" w:rsidRPr="00B46356" w:rsidRDefault="00AF452D" w:rsidP="004B300A">
            <w:pPr>
              <w:pStyle w:val="af3"/>
              <w:rPr>
                <w:sz w:val="20"/>
                <w:szCs w:val="20"/>
                <w:shd w:val="clear" w:color="auto" w:fill="FFFFFF"/>
              </w:rPr>
            </w:pPr>
            <w:r w:rsidRPr="00B46356">
              <w:rPr>
                <w:sz w:val="20"/>
                <w:szCs w:val="20"/>
                <w:shd w:val="clear" w:color="auto" w:fill="FFFFFF"/>
              </w:rPr>
              <w:t>Материал изоляции - ПВХ (поливинилхлорид)</w:t>
            </w:r>
          </w:p>
          <w:p w14:paraId="56034155" w14:textId="77777777" w:rsidR="00AF452D" w:rsidRPr="00B46356" w:rsidRDefault="00AF452D" w:rsidP="004B300A">
            <w:pPr>
              <w:pStyle w:val="af3"/>
              <w:rPr>
                <w:sz w:val="20"/>
                <w:szCs w:val="20"/>
                <w:shd w:val="clear" w:color="auto" w:fill="FFFFFF"/>
              </w:rPr>
            </w:pPr>
            <w:r w:rsidRPr="00B46356">
              <w:rPr>
                <w:sz w:val="20"/>
                <w:szCs w:val="20"/>
                <w:shd w:val="clear" w:color="auto" w:fill="FFFFFF"/>
              </w:rPr>
              <w:t>Материал - Сталь</w:t>
            </w:r>
          </w:p>
        </w:tc>
        <w:tc>
          <w:tcPr>
            <w:tcW w:w="282" w:type="pct"/>
            <w:vAlign w:val="center"/>
          </w:tcPr>
          <w:p w14:paraId="55EE367E" w14:textId="77777777" w:rsidR="00AF452D" w:rsidRPr="00BE2F38" w:rsidRDefault="00AF452D" w:rsidP="004B300A">
            <w:pPr>
              <w:pStyle w:val="af3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10</w:t>
            </w:r>
          </w:p>
        </w:tc>
        <w:tc>
          <w:tcPr>
            <w:tcW w:w="481" w:type="pct"/>
            <w:vAlign w:val="center"/>
          </w:tcPr>
          <w:p w14:paraId="2EAD5DBC" w14:textId="77777777" w:rsidR="00AF452D" w:rsidRPr="00C8156F" w:rsidRDefault="00AF452D" w:rsidP="004B300A">
            <w:pPr>
              <w:pStyle w:val="af3"/>
              <w:jc w:val="center"/>
              <w:rPr>
                <w:sz w:val="20"/>
                <w:szCs w:val="20"/>
                <w:highlight w:val="white"/>
              </w:rPr>
            </w:pPr>
            <w:proofErr w:type="spellStart"/>
            <w:r w:rsidRPr="00C8156F">
              <w:rPr>
                <w:sz w:val="20"/>
                <w:szCs w:val="20"/>
                <w:highlight w:val="white"/>
              </w:rPr>
              <w:t>упак</w:t>
            </w:r>
            <w:proofErr w:type="spellEnd"/>
          </w:p>
        </w:tc>
        <w:tc>
          <w:tcPr>
            <w:tcW w:w="615" w:type="pct"/>
            <w:vAlign w:val="center"/>
          </w:tcPr>
          <w:p w14:paraId="4BF1C698" w14:textId="77777777" w:rsidR="00AF452D" w:rsidRPr="00BA3EB4" w:rsidRDefault="00AF452D" w:rsidP="004B300A">
            <w:pPr>
              <w:pStyle w:val="af3"/>
              <w:jc w:val="center"/>
              <w:rPr>
                <w:sz w:val="20"/>
                <w:szCs w:val="20"/>
              </w:rPr>
            </w:pPr>
            <w:r w:rsidRPr="00CD6459">
              <w:rPr>
                <w:sz w:val="20"/>
                <w:szCs w:val="20"/>
              </w:rPr>
              <w:t>27.33.13.120</w:t>
            </w:r>
          </w:p>
        </w:tc>
        <w:tc>
          <w:tcPr>
            <w:tcW w:w="1156" w:type="pct"/>
            <w:vAlign w:val="center"/>
          </w:tcPr>
          <w:p w14:paraId="155C9222" w14:textId="77777777" w:rsidR="00AF452D" w:rsidRPr="00BA3EB4" w:rsidRDefault="00AF452D" w:rsidP="004B300A">
            <w:pPr>
              <w:jc w:val="center"/>
              <w:rPr>
                <w:vanish/>
                <w:sz w:val="24"/>
                <w:szCs w:val="24"/>
              </w:rPr>
            </w:pPr>
            <w:r>
              <w:t>Преимущество</w:t>
            </w:r>
          </w:p>
        </w:tc>
      </w:tr>
      <w:tr w:rsidR="00AF452D" w14:paraId="3021E0B3" w14:textId="77777777" w:rsidTr="00AF452D">
        <w:trPr>
          <w:trHeight w:val="233"/>
        </w:trPr>
        <w:tc>
          <w:tcPr>
            <w:tcW w:w="236" w:type="pct"/>
            <w:vAlign w:val="center"/>
          </w:tcPr>
          <w:p w14:paraId="2196E82C" w14:textId="77777777" w:rsidR="00AF452D" w:rsidRPr="00E16B6A" w:rsidRDefault="00AF452D" w:rsidP="004B300A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825" w:type="pct"/>
            <w:vAlign w:val="center"/>
          </w:tcPr>
          <w:p w14:paraId="35559735" w14:textId="77777777" w:rsidR="00AF452D" w:rsidRPr="0050488A" w:rsidRDefault="00AF452D" w:rsidP="004B300A">
            <w:pPr>
              <w:pStyle w:val="af3"/>
              <w:jc w:val="center"/>
              <w:rPr>
                <w:sz w:val="20"/>
                <w:szCs w:val="20"/>
              </w:rPr>
            </w:pPr>
            <w:r w:rsidRPr="0050488A">
              <w:rPr>
                <w:sz w:val="20"/>
                <w:szCs w:val="20"/>
              </w:rPr>
              <w:t>Щит с монтажной панелью ЩМП 650/500/220мм IP31 (ЩМП-3-0) IEK</w:t>
            </w:r>
          </w:p>
        </w:tc>
        <w:tc>
          <w:tcPr>
            <w:tcW w:w="1405" w:type="pct"/>
            <w:shd w:val="clear" w:color="auto" w:fill="auto"/>
            <w:vAlign w:val="center"/>
          </w:tcPr>
          <w:p w14:paraId="2F96A113" w14:textId="77777777" w:rsidR="00AF452D" w:rsidRPr="00B46356" w:rsidRDefault="00AF452D" w:rsidP="004B300A">
            <w:pPr>
              <w:pStyle w:val="af3"/>
              <w:rPr>
                <w:sz w:val="20"/>
                <w:szCs w:val="20"/>
                <w:shd w:val="clear" w:color="auto" w:fill="FFFFFF"/>
              </w:rPr>
            </w:pPr>
            <w:r w:rsidRPr="00B46356">
              <w:rPr>
                <w:sz w:val="20"/>
                <w:szCs w:val="20"/>
                <w:shd w:val="clear" w:color="auto" w:fill="FFFFFF"/>
              </w:rPr>
              <w:t>Количество модулей - 30</w:t>
            </w:r>
          </w:p>
          <w:p w14:paraId="40AE210E" w14:textId="77777777" w:rsidR="00AF452D" w:rsidRPr="00B46356" w:rsidRDefault="00AF452D" w:rsidP="004B300A">
            <w:pPr>
              <w:pStyle w:val="af3"/>
              <w:rPr>
                <w:sz w:val="20"/>
                <w:szCs w:val="20"/>
                <w:shd w:val="clear" w:color="auto" w:fill="FFFFFF"/>
              </w:rPr>
            </w:pPr>
            <w:r w:rsidRPr="00B46356">
              <w:rPr>
                <w:sz w:val="20"/>
                <w:szCs w:val="20"/>
                <w:shd w:val="clear" w:color="auto" w:fill="FFFFFF"/>
              </w:rPr>
              <w:t>Степень защиты - IP31</w:t>
            </w:r>
          </w:p>
          <w:p w14:paraId="7336F70A" w14:textId="77777777" w:rsidR="00AF452D" w:rsidRPr="00B46356" w:rsidRDefault="00AF452D" w:rsidP="004B300A">
            <w:pPr>
              <w:pStyle w:val="af3"/>
              <w:rPr>
                <w:sz w:val="20"/>
                <w:szCs w:val="20"/>
                <w:shd w:val="clear" w:color="auto" w:fill="FFFFFF"/>
              </w:rPr>
            </w:pPr>
            <w:r w:rsidRPr="00B46356">
              <w:rPr>
                <w:sz w:val="20"/>
                <w:szCs w:val="20"/>
                <w:shd w:val="clear" w:color="auto" w:fill="FFFFFF"/>
              </w:rPr>
              <w:t>Монтаж - Навесной</w:t>
            </w:r>
          </w:p>
          <w:p w14:paraId="1EB03C7C" w14:textId="77777777" w:rsidR="00AF452D" w:rsidRPr="00B46356" w:rsidRDefault="00AF452D" w:rsidP="004B300A">
            <w:pPr>
              <w:pStyle w:val="af3"/>
              <w:rPr>
                <w:sz w:val="20"/>
                <w:szCs w:val="20"/>
                <w:shd w:val="clear" w:color="auto" w:fill="FFFFFF"/>
              </w:rPr>
            </w:pPr>
            <w:r w:rsidRPr="00B46356">
              <w:rPr>
                <w:sz w:val="20"/>
                <w:szCs w:val="20"/>
                <w:shd w:val="clear" w:color="auto" w:fill="FFFFFF"/>
              </w:rPr>
              <w:t>Ширина, мм -500</w:t>
            </w:r>
          </w:p>
          <w:p w14:paraId="6A0D32A4" w14:textId="77777777" w:rsidR="00AF452D" w:rsidRPr="00B46356" w:rsidRDefault="00AF452D" w:rsidP="004B300A">
            <w:pPr>
              <w:pStyle w:val="af3"/>
              <w:rPr>
                <w:sz w:val="20"/>
                <w:szCs w:val="20"/>
                <w:shd w:val="clear" w:color="auto" w:fill="FFFFFF"/>
              </w:rPr>
            </w:pPr>
            <w:r w:rsidRPr="00B46356">
              <w:rPr>
                <w:sz w:val="20"/>
                <w:szCs w:val="20"/>
                <w:shd w:val="clear" w:color="auto" w:fill="FFFFFF"/>
              </w:rPr>
              <w:t>Высота, мм - 650</w:t>
            </w:r>
          </w:p>
          <w:p w14:paraId="175CB65E" w14:textId="77777777" w:rsidR="00AF452D" w:rsidRPr="00B46356" w:rsidRDefault="00AF452D" w:rsidP="004B300A">
            <w:pPr>
              <w:pStyle w:val="af3"/>
              <w:rPr>
                <w:sz w:val="20"/>
                <w:szCs w:val="20"/>
                <w:shd w:val="clear" w:color="auto" w:fill="FFFFFF"/>
              </w:rPr>
            </w:pPr>
            <w:r w:rsidRPr="00B46356">
              <w:rPr>
                <w:sz w:val="20"/>
                <w:szCs w:val="20"/>
                <w:shd w:val="clear" w:color="auto" w:fill="FFFFFF"/>
              </w:rPr>
              <w:t>Глубина, мм - 220</w:t>
            </w:r>
          </w:p>
          <w:p w14:paraId="5ACCE021" w14:textId="77777777" w:rsidR="00AF452D" w:rsidRPr="00B46356" w:rsidRDefault="00AF452D" w:rsidP="004B300A">
            <w:pPr>
              <w:pStyle w:val="af3"/>
              <w:rPr>
                <w:sz w:val="20"/>
                <w:szCs w:val="20"/>
                <w:shd w:val="clear" w:color="auto" w:fill="FFFFFF"/>
              </w:rPr>
            </w:pPr>
            <w:r w:rsidRPr="00B46356">
              <w:rPr>
                <w:sz w:val="20"/>
                <w:szCs w:val="20"/>
                <w:shd w:val="clear" w:color="auto" w:fill="FFFFFF"/>
              </w:rPr>
              <w:t>Особенности - Замок с ключом, Место под электрический счетчик</w:t>
            </w:r>
          </w:p>
          <w:p w14:paraId="00BF43BC" w14:textId="77777777" w:rsidR="00AF452D" w:rsidRPr="00B46356" w:rsidRDefault="00AF452D" w:rsidP="004B300A">
            <w:pPr>
              <w:pStyle w:val="af3"/>
              <w:rPr>
                <w:sz w:val="20"/>
                <w:szCs w:val="20"/>
                <w:shd w:val="clear" w:color="auto" w:fill="FFFFFF"/>
              </w:rPr>
            </w:pPr>
            <w:r w:rsidRPr="00B46356">
              <w:rPr>
                <w:sz w:val="20"/>
                <w:szCs w:val="20"/>
                <w:shd w:val="clear" w:color="auto" w:fill="FFFFFF"/>
              </w:rPr>
              <w:t xml:space="preserve">Материал корпуса - </w:t>
            </w:r>
            <w:r>
              <w:rPr>
                <w:sz w:val="20"/>
                <w:szCs w:val="20"/>
                <w:shd w:val="clear" w:color="auto" w:fill="FFFFFF"/>
              </w:rPr>
              <w:t>Металл</w:t>
            </w:r>
          </w:p>
        </w:tc>
        <w:tc>
          <w:tcPr>
            <w:tcW w:w="282" w:type="pct"/>
            <w:vAlign w:val="center"/>
          </w:tcPr>
          <w:p w14:paraId="44962C6F" w14:textId="77777777" w:rsidR="00AF452D" w:rsidRPr="00BE2F38" w:rsidRDefault="00AF452D" w:rsidP="004B300A">
            <w:pPr>
              <w:pStyle w:val="af3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1</w:t>
            </w:r>
          </w:p>
        </w:tc>
        <w:tc>
          <w:tcPr>
            <w:tcW w:w="481" w:type="pct"/>
            <w:vAlign w:val="center"/>
          </w:tcPr>
          <w:p w14:paraId="50336D73" w14:textId="77777777" w:rsidR="00AF452D" w:rsidRPr="00C8156F" w:rsidRDefault="00AF452D" w:rsidP="004B300A">
            <w:pPr>
              <w:pStyle w:val="af3"/>
              <w:jc w:val="center"/>
              <w:rPr>
                <w:sz w:val="20"/>
                <w:szCs w:val="20"/>
                <w:highlight w:val="white"/>
              </w:rPr>
            </w:pPr>
            <w:r w:rsidRPr="00C8156F">
              <w:rPr>
                <w:sz w:val="20"/>
                <w:szCs w:val="20"/>
                <w:highlight w:val="white"/>
              </w:rPr>
              <w:t>шт.</w:t>
            </w:r>
          </w:p>
        </w:tc>
        <w:tc>
          <w:tcPr>
            <w:tcW w:w="615" w:type="pct"/>
            <w:vAlign w:val="center"/>
          </w:tcPr>
          <w:p w14:paraId="5FFAB2E3" w14:textId="77777777" w:rsidR="00AF452D" w:rsidRPr="00E82B12" w:rsidRDefault="00AF452D" w:rsidP="004B300A">
            <w:pPr>
              <w:pStyle w:val="af3"/>
              <w:jc w:val="center"/>
              <w:rPr>
                <w:sz w:val="20"/>
                <w:szCs w:val="20"/>
              </w:rPr>
            </w:pPr>
            <w:r w:rsidRPr="00CD6459">
              <w:rPr>
                <w:sz w:val="20"/>
                <w:szCs w:val="20"/>
              </w:rPr>
              <w:t>27.12.31.000</w:t>
            </w:r>
          </w:p>
        </w:tc>
        <w:tc>
          <w:tcPr>
            <w:tcW w:w="1156" w:type="pct"/>
            <w:vAlign w:val="center"/>
          </w:tcPr>
          <w:p w14:paraId="2FAD8DB3" w14:textId="77777777" w:rsidR="00AF452D" w:rsidRPr="006C57C2" w:rsidRDefault="00AF452D" w:rsidP="004B300A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Ограничение</w:t>
            </w:r>
          </w:p>
        </w:tc>
      </w:tr>
      <w:tr w:rsidR="00AF452D" w14:paraId="198DA6DB" w14:textId="77777777" w:rsidTr="00AF452D">
        <w:trPr>
          <w:trHeight w:val="233"/>
        </w:trPr>
        <w:tc>
          <w:tcPr>
            <w:tcW w:w="236" w:type="pct"/>
            <w:vAlign w:val="center"/>
          </w:tcPr>
          <w:p w14:paraId="1EB5F03F" w14:textId="77777777" w:rsidR="00AF452D" w:rsidRDefault="00AF452D" w:rsidP="004B300A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825" w:type="pct"/>
            <w:vAlign w:val="center"/>
          </w:tcPr>
          <w:p w14:paraId="44CE63B9" w14:textId="77777777" w:rsidR="00AF452D" w:rsidRPr="0050488A" w:rsidRDefault="00AF452D" w:rsidP="004B300A">
            <w:pPr>
              <w:pStyle w:val="af3"/>
              <w:jc w:val="center"/>
              <w:rPr>
                <w:sz w:val="20"/>
                <w:szCs w:val="20"/>
              </w:rPr>
            </w:pPr>
            <w:r w:rsidRPr="0050488A">
              <w:rPr>
                <w:sz w:val="20"/>
                <w:szCs w:val="20"/>
              </w:rPr>
              <w:t>Щит с монтажной панелью TDM ELECTRIC ЩМП-2-0 IP66 SQ0905-0084</w:t>
            </w:r>
          </w:p>
        </w:tc>
        <w:tc>
          <w:tcPr>
            <w:tcW w:w="1405" w:type="pct"/>
            <w:shd w:val="clear" w:color="auto" w:fill="auto"/>
            <w:vAlign w:val="center"/>
          </w:tcPr>
          <w:p w14:paraId="3CD48AF2" w14:textId="77777777" w:rsidR="00AF452D" w:rsidRPr="00B46356" w:rsidRDefault="00AF452D" w:rsidP="004B300A">
            <w:pPr>
              <w:shd w:val="clear" w:color="auto" w:fill="FFFFFF"/>
              <w:textAlignment w:val="top"/>
            </w:pPr>
            <w:r w:rsidRPr="00B46356">
              <w:t>Степень защиты - IP66</w:t>
            </w:r>
          </w:p>
          <w:p w14:paraId="40E33E7B" w14:textId="77777777" w:rsidR="00AF452D" w:rsidRPr="00B46356" w:rsidRDefault="00AF452D" w:rsidP="004B300A">
            <w:pPr>
              <w:shd w:val="clear" w:color="auto" w:fill="FFFFFF"/>
              <w:textAlignment w:val="top"/>
            </w:pPr>
            <w:r w:rsidRPr="00B46356">
              <w:t>Монтаж - Навесной</w:t>
            </w:r>
          </w:p>
          <w:p w14:paraId="68E0C2FB" w14:textId="77777777" w:rsidR="00AF452D" w:rsidRPr="00B46356" w:rsidRDefault="00AF452D" w:rsidP="004B300A">
            <w:pPr>
              <w:shd w:val="clear" w:color="auto" w:fill="FFFFFF"/>
              <w:textAlignment w:val="top"/>
            </w:pPr>
            <w:r w:rsidRPr="00B46356">
              <w:t>Ширина, мм - 400</w:t>
            </w:r>
          </w:p>
          <w:p w14:paraId="11A51045" w14:textId="77777777" w:rsidR="00AF452D" w:rsidRPr="00B46356" w:rsidRDefault="00AF452D" w:rsidP="004B300A">
            <w:pPr>
              <w:shd w:val="clear" w:color="auto" w:fill="FFFFFF"/>
              <w:textAlignment w:val="top"/>
            </w:pPr>
            <w:r w:rsidRPr="00B46356">
              <w:t>Высота, мм - 500</w:t>
            </w:r>
          </w:p>
          <w:p w14:paraId="046DEEED" w14:textId="77777777" w:rsidR="00AF452D" w:rsidRPr="00B46356" w:rsidRDefault="00AF452D" w:rsidP="004B300A">
            <w:pPr>
              <w:shd w:val="clear" w:color="auto" w:fill="FFFFFF"/>
              <w:textAlignment w:val="top"/>
            </w:pPr>
            <w:r w:rsidRPr="00B46356">
              <w:t>Глубина, мм - 150</w:t>
            </w:r>
          </w:p>
          <w:p w14:paraId="0873B4FF" w14:textId="77777777" w:rsidR="00AF452D" w:rsidRPr="00B46356" w:rsidRDefault="00AF452D" w:rsidP="004B300A">
            <w:pPr>
              <w:shd w:val="clear" w:color="auto" w:fill="FFFFFF"/>
              <w:textAlignment w:val="top"/>
            </w:pPr>
            <w:r w:rsidRPr="00B46356">
              <w:t xml:space="preserve">Особенности - Замок с ключом, Установка на </w:t>
            </w:r>
            <w:r w:rsidRPr="00B46356">
              <w:lastRenderedPageBreak/>
              <w:t>открытом воздухе</w:t>
            </w:r>
          </w:p>
          <w:p w14:paraId="59F34545" w14:textId="77777777" w:rsidR="00AF452D" w:rsidRDefault="00AF452D" w:rsidP="004B300A">
            <w:pPr>
              <w:shd w:val="clear" w:color="auto" w:fill="FFFFFF"/>
              <w:textAlignment w:val="top"/>
            </w:pPr>
            <w:r w:rsidRPr="00B46356">
              <w:t xml:space="preserve">Материал корпуса </w:t>
            </w:r>
            <w:r>
              <w:t>–</w:t>
            </w:r>
            <w:r w:rsidRPr="00B46356">
              <w:t xml:space="preserve"> Сталь</w:t>
            </w:r>
          </w:p>
          <w:p w14:paraId="64B54F77" w14:textId="77777777" w:rsidR="00AF452D" w:rsidRPr="00B46356" w:rsidRDefault="00AF452D" w:rsidP="004B300A">
            <w:pPr>
              <w:shd w:val="clear" w:color="auto" w:fill="FFFFFF"/>
              <w:textAlignment w:val="top"/>
            </w:pPr>
          </w:p>
        </w:tc>
        <w:tc>
          <w:tcPr>
            <w:tcW w:w="282" w:type="pct"/>
            <w:vAlign w:val="center"/>
          </w:tcPr>
          <w:p w14:paraId="1AB67B8C" w14:textId="77777777" w:rsidR="00AF452D" w:rsidRPr="00BE2F38" w:rsidRDefault="00AF452D" w:rsidP="004B300A">
            <w:pPr>
              <w:pStyle w:val="af3"/>
              <w:jc w:val="center"/>
              <w:rPr>
                <w:sz w:val="20"/>
                <w:szCs w:val="20"/>
                <w:highlight w:val="white"/>
              </w:rPr>
            </w:pPr>
            <w:r w:rsidRPr="00BE2F38">
              <w:rPr>
                <w:sz w:val="20"/>
                <w:szCs w:val="20"/>
                <w:highlight w:val="white"/>
              </w:rPr>
              <w:lastRenderedPageBreak/>
              <w:t>1</w:t>
            </w:r>
          </w:p>
        </w:tc>
        <w:tc>
          <w:tcPr>
            <w:tcW w:w="481" w:type="pct"/>
            <w:vAlign w:val="center"/>
          </w:tcPr>
          <w:p w14:paraId="65AE723D" w14:textId="77777777" w:rsidR="00AF452D" w:rsidRPr="00C8156F" w:rsidRDefault="00AF452D" w:rsidP="004B300A">
            <w:pPr>
              <w:pStyle w:val="af3"/>
              <w:jc w:val="center"/>
              <w:rPr>
                <w:sz w:val="20"/>
                <w:szCs w:val="20"/>
                <w:highlight w:val="white"/>
              </w:rPr>
            </w:pPr>
            <w:r w:rsidRPr="00C8156F">
              <w:rPr>
                <w:sz w:val="20"/>
                <w:szCs w:val="20"/>
                <w:highlight w:val="white"/>
              </w:rPr>
              <w:t>шт.</w:t>
            </w:r>
          </w:p>
        </w:tc>
        <w:tc>
          <w:tcPr>
            <w:tcW w:w="615" w:type="pct"/>
            <w:vAlign w:val="center"/>
          </w:tcPr>
          <w:p w14:paraId="706179D4" w14:textId="77777777" w:rsidR="00AF452D" w:rsidRPr="00E82B12" w:rsidRDefault="00AF452D" w:rsidP="004B300A">
            <w:pPr>
              <w:pStyle w:val="af3"/>
              <w:jc w:val="center"/>
              <w:rPr>
                <w:sz w:val="20"/>
                <w:szCs w:val="20"/>
              </w:rPr>
            </w:pPr>
            <w:r w:rsidRPr="00CD6459">
              <w:rPr>
                <w:sz w:val="20"/>
                <w:szCs w:val="20"/>
              </w:rPr>
              <w:t>27.12.31.000</w:t>
            </w:r>
          </w:p>
        </w:tc>
        <w:tc>
          <w:tcPr>
            <w:tcW w:w="1156" w:type="pct"/>
            <w:vAlign w:val="center"/>
          </w:tcPr>
          <w:p w14:paraId="668BBAE4" w14:textId="77777777" w:rsidR="00AF452D" w:rsidRPr="006C57C2" w:rsidRDefault="00AF452D" w:rsidP="004B300A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Ограничение</w:t>
            </w:r>
          </w:p>
        </w:tc>
      </w:tr>
      <w:tr w:rsidR="00AF452D" w14:paraId="4B075A10" w14:textId="77777777" w:rsidTr="00AF452D">
        <w:trPr>
          <w:trHeight w:val="233"/>
        </w:trPr>
        <w:tc>
          <w:tcPr>
            <w:tcW w:w="236" w:type="pct"/>
            <w:vAlign w:val="center"/>
          </w:tcPr>
          <w:p w14:paraId="6A46D3DB" w14:textId="77777777" w:rsidR="00AF452D" w:rsidRDefault="00AF452D" w:rsidP="004B300A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825" w:type="pct"/>
            <w:vAlign w:val="center"/>
          </w:tcPr>
          <w:p w14:paraId="3A3A7085" w14:textId="77777777" w:rsidR="00AF452D" w:rsidRPr="0050488A" w:rsidRDefault="00AF452D" w:rsidP="004B300A">
            <w:pPr>
              <w:pStyle w:val="af3"/>
              <w:jc w:val="center"/>
              <w:rPr>
                <w:sz w:val="20"/>
                <w:szCs w:val="20"/>
              </w:rPr>
            </w:pPr>
            <w:r w:rsidRPr="0050488A">
              <w:rPr>
                <w:sz w:val="20"/>
                <w:szCs w:val="20"/>
              </w:rPr>
              <w:t>Фотореле ФР601 максимальная мощность нагрузки 2200ВА максимальная мощность 2200Вт IP44 серый LFR20-601-2200-003 IEK</w:t>
            </w:r>
          </w:p>
        </w:tc>
        <w:tc>
          <w:tcPr>
            <w:tcW w:w="1405" w:type="pct"/>
            <w:shd w:val="clear" w:color="auto" w:fill="auto"/>
            <w:vAlign w:val="center"/>
          </w:tcPr>
          <w:p w14:paraId="6EFB70BC" w14:textId="77777777" w:rsidR="00AF452D" w:rsidRPr="00B46356" w:rsidRDefault="00AF452D" w:rsidP="004B300A">
            <w:pPr>
              <w:pStyle w:val="af3"/>
              <w:rPr>
                <w:sz w:val="20"/>
                <w:szCs w:val="20"/>
              </w:rPr>
            </w:pPr>
            <w:r w:rsidRPr="00B46356">
              <w:rPr>
                <w:sz w:val="20"/>
                <w:szCs w:val="20"/>
              </w:rPr>
              <w:t>Номинальное напряжение, В - 230</w:t>
            </w:r>
          </w:p>
          <w:p w14:paraId="3F20D502" w14:textId="77777777" w:rsidR="00AF452D" w:rsidRPr="00B46356" w:rsidRDefault="00AF452D" w:rsidP="004B300A">
            <w:pPr>
              <w:pStyle w:val="af3"/>
              <w:rPr>
                <w:sz w:val="20"/>
                <w:szCs w:val="20"/>
              </w:rPr>
            </w:pPr>
            <w:r w:rsidRPr="00B46356">
              <w:rPr>
                <w:sz w:val="20"/>
                <w:szCs w:val="20"/>
              </w:rPr>
              <w:t xml:space="preserve">Номинальный ток, </w:t>
            </w:r>
            <w:proofErr w:type="gramStart"/>
            <w:r w:rsidRPr="00B46356">
              <w:rPr>
                <w:sz w:val="20"/>
                <w:szCs w:val="20"/>
              </w:rPr>
              <w:t>А</w:t>
            </w:r>
            <w:proofErr w:type="gramEnd"/>
            <w:r w:rsidRPr="00B46356">
              <w:rPr>
                <w:sz w:val="20"/>
                <w:szCs w:val="20"/>
              </w:rPr>
              <w:t xml:space="preserve"> - 10</w:t>
            </w:r>
          </w:p>
          <w:p w14:paraId="6998792D" w14:textId="77777777" w:rsidR="00AF452D" w:rsidRPr="00B46356" w:rsidRDefault="00AF452D" w:rsidP="004B300A">
            <w:pPr>
              <w:pStyle w:val="af3"/>
              <w:rPr>
                <w:sz w:val="20"/>
                <w:szCs w:val="20"/>
              </w:rPr>
            </w:pPr>
            <w:r w:rsidRPr="00B46356">
              <w:rPr>
                <w:sz w:val="20"/>
                <w:szCs w:val="20"/>
              </w:rPr>
              <w:t>Класс защиты - IP44</w:t>
            </w:r>
          </w:p>
          <w:p w14:paraId="196DB02E" w14:textId="77777777" w:rsidR="00AF452D" w:rsidRPr="00B46356" w:rsidRDefault="00AF452D" w:rsidP="004B300A">
            <w:pPr>
              <w:pStyle w:val="af3"/>
              <w:rPr>
                <w:sz w:val="20"/>
                <w:szCs w:val="20"/>
              </w:rPr>
            </w:pPr>
            <w:r w:rsidRPr="00B46356">
              <w:rPr>
                <w:sz w:val="20"/>
                <w:szCs w:val="20"/>
              </w:rPr>
              <w:t>Длина, мм - 146</w:t>
            </w:r>
          </w:p>
          <w:p w14:paraId="200C9FB7" w14:textId="77777777" w:rsidR="00AF452D" w:rsidRPr="00B46356" w:rsidRDefault="00AF452D" w:rsidP="004B300A">
            <w:pPr>
              <w:pStyle w:val="af3"/>
              <w:rPr>
                <w:sz w:val="20"/>
                <w:szCs w:val="20"/>
              </w:rPr>
            </w:pPr>
            <w:r w:rsidRPr="00B46356">
              <w:rPr>
                <w:sz w:val="20"/>
                <w:szCs w:val="20"/>
              </w:rPr>
              <w:t xml:space="preserve">Макс. мощность, Вт - </w:t>
            </w:r>
            <w:r>
              <w:rPr>
                <w:sz w:val="20"/>
                <w:szCs w:val="20"/>
              </w:rPr>
              <w:t>2200</w:t>
            </w:r>
          </w:p>
        </w:tc>
        <w:tc>
          <w:tcPr>
            <w:tcW w:w="282" w:type="pct"/>
            <w:vAlign w:val="center"/>
          </w:tcPr>
          <w:p w14:paraId="1F580281" w14:textId="77777777" w:rsidR="00AF452D" w:rsidRPr="00BE2F38" w:rsidRDefault="00AF452D" w:rsidP="004B300A">
            <w:pPr>
              <w:pStyle w:val="af3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1</w:t>
            </w:r>
          </w:p>
        </w:tc>
        <w:tc>
          <w:tcPr>
            <w:tcW w:w="481" w:type="pct"/>
            <w:vAlign w:val="center"/>
          </w:tcPr>
          <w:p w14:paraId="0E64CC3C" w14:textId="77777777" w:rsidR="00AF452D" w:rsidRPr="00C8156F" w:rsidRDefault="00AF452D" w:rsidP="004B300A">
            <w:pPr>
              <w:pStyle w:val="af3"/>
              <w:jc w:val="center"/>
              <w:rPr>
                <w:sz w:val="20"/>
                <w:szCs w:val="20"/>
                <w:highlight w:val="white"/>
              </w:rPr>
            </w:pPr>
            <w:r w:rsidRPr="00C8156F">
              <w:rPr>
                <w:sz w:val="20"/>
                <w:szCs w:val="20"/>
                <w:highlight w:val="white"/>
              </w:rPr>
              <w:t>шт.</w:t>
            </w:r>
          </w:p>
        </w:tc>
        <w:tc>
          <w:tcPr>
            <w:tcW w:w="615" w:type="pct"/>
            <w:vAlign w:val="center"/>
          </w:tcPr>
          <w:p w14:paraId="4BFBC435" w14:textId="77777777" w:rsidR="00AF452D" w:rsidRPr="003D23BE" w:rsidRDefault="00AF452D" w:rsidP="004B300A">
            <w:pPr>
              <w:pStyle w:val="af3"/>
              <w:jc w:val="center"/>
              <w:rPr>
                <w:sz w:val="20"/>
                <w:szCs w:val="20"/>
              </w:rPr>
            </w:pPr>
            <w:r w:rsidRPr="0097051E">
              <w:rPr>
                <w:sz w:val="20"/>
                <w:szCs w:val="20"/>
              </w:rPr>
              <w:t>27.40.42.224</w:t>
            </w:r>
          </w:p>
        </w:tc>
        <w:tc>
          <w:tcPr>
            <w:tcW w:w="1156" w:type="pct"/>
            <w:vAlign w:val="center"/>
          </w:tcPr>
          <w:p w14:paraId="14A2F7C1" w14:textId="77777777" w:rsidR="00AF452D" w:rsidRDefault="00AF452D" w:rsidP="004B300A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Ограничение</w:t>
            </w:r>
          </w:p>
        </w:tc>
      </w:tr>
      <w:tr w:rsidR="00AF452D" w14:paraId="3A05A9CD" w14:textId="77777777" w:rsidTr="00AF452D">
        <w:trPr>
          <w:trHeight w:val="233"/>
        </w:trPr>
        <w:tc>
          <w:tcPr>
            <w:tcW w:w="236" w:type="pct"/>
            <w:vAlign w:val="center"/>
          </w:tcPr>
          <w:p w14:paraId="7417056E" w14:textId="77777777" w:rsidR="00AF452D" w:rsidRDefault="00AF452D" w:rsidP="004B300A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825" w:type="pct"/>
            <w:vAlign w:val="center"/>
          </w:tcPr>
          <w:p w14:paraId="32384333" w14:textId="77777777" w:rsidR="00AF452D" w:rsidRPr="0050488A" w:rsidRDefault="00AF452D" w:rsidP="004B300A">
            <w:pPr>
              <w:pStyle w:val="af3"/>
              <w:jc w:val="center"/>
              <w:rPr>
                <w:sz w:val="20"/>
                <w:szCs w:val="20"/>
              </w:rPr>
            </w:pPr>
            <w:r w:rsidRPr="0050488A">
              <w:rPr>
                <w:sz w:val="20"/>
                <w:szCs w:val="20"/>
              </w:rPr>
              <w:t xml:space="preserve">Контактор КМИ-10910 9А 1P 230В AC 50Гц IEK  </w:t>
            </w:r>
          </w:p>
        </w:tc>
        <w:tc>
          <w:tcPr>
            <w:tcW w:w="1405" w:type="pct"/>
            <w:shd w:val="clear" w:color="auto" w:fill="auto"/>
            <w:vAlign w:val="center"/>
          </w:tcPr>
          <w:p w14:paraId="3376C748" w14:textId="77777777" w:rsidR="00AF452D" w:rsidRPr="00B46356" w:rsidRDefault="00AF452D" w:rsidP="004B300A">
            <w:pPr>
              <w:pStyle w:val="af3"/>
              <w:rPr>
                <w:color w:val="000000" w:themeColor="text1"/>
                <w:sz w:val="20"/>
                <w:szCs w:val="20"/>
              </w:rPr>
            </w:pPr>
            <w:r w:rsidRPr="00B46356">
              <w:rPr>
                <w:color w:val="000000" w:themeColor="text1"/>
                <w:sz w:val="20"/>
                <w:szCs w:val="20"/>
              </w:rPr>
              <w:t>Количество полюсов - 3</w:t>
            </w:r>
          </w:p>
          <w:p w14:paraId="6EC7E122" w14:textId="77777777" w:rsidR="00AF452D" w:rsidRPr="00B46356" w:rsidRDefault="00AF452D" w:rsidP="004B300A">
            <w:pPr>
              <w:pStyle w:val="af3"/>
              <w:rPr>
                <w:color w:val="000000" w:themeColor="text1"/>
                <w:sz w:val="20"/>
                <w:szCs w:val="20"/>
              </w:rPr>
            </w:pPr>
            <w:r w:rsidRPr="00B46356">
              <w:rPr>
                <w:color w:val="000000" w:themeColor="text1"/>
                <w:sz w:val="20"/>
                <w:szCs w:val="20"/>
              </w:rPr>
              <w:t xml:space="preserve">Номинальный ток, </w:t>
            </w:r>
            <w:proofErr w:type="gramStart"/>
            <w:r w:rsidRPr="00B46356">
              <w:rPr>
                <w:color w:val="000000" w:themeColor="text1"/>
                <w:sz w:val="20"/>
                <w:szCs w:val="20"/>
              </w:rPr>
              <w:t>А</w:t>
            </w:r>
            <w:proofErr w:type="gramEnd"/>
            <w:r w:rsidRPr="00B46356">
              <w:rPr>
                <w:color w:val="000000" w:themeColor="text1"/>
                <w:sz w:val="20"/>
                <w:szCs w:val="20"/>
              </w:rPr>
              <w:t xml:space="preserve"> - 12</w:t>
            </w:r>
          </w:p>
          <w:p w14:paraId="0514B63D" w14:textId="77777777" w:rsidR="00AF452D" w:rsidRPr="00B46356" w:rsidRDefault="00AF452D" w:rsidP="004B300A">
            <w:pPr>
              <w:pStyle w:val="af3"/>
              <w:rPr>
                <w:color w:val="000000" w:themeColor="text1"/>
                <w:sz w:val="20"/>
                <w:szCs w:val="20"/>
              </w:rPr>
            </w:pPr>
            <w:r w:rsidRPr="00B46356">
              <w:rPr>
                <w:color w:val="000000" w:themeColor="text1"/>
                <w:sz w:val="20"/>
                <w:szCs w:val="20"/>
              </w:rPr>
              <w:t>Номинальное напряжение, В - 230</w:t>
            </w:r>
          </w:p>
          <w:p w14:paraId="069FF065" w14:textId="77777777" w:rsidR="00AF452D" w:rsidRPr="00B46356" w:rsidRDefault="00AF452D" w:rsidP="004B300A">
            <w:pPr>
              <w:pStyle w:val="af3"/>
              <w:rPr>
                <w:color w:val="000000" w:themeColor="text1"/>
                <w:sz w:val="20"/>
                <w:szCs w:val="20"/>
              </w:rPr>
            </w:pPr>
            <w:r w:rsidRPr="00B46356">
              <w:rPr>
                <w:color w:val="000000" w:themeColor="text1"/>
                <w:sz w:val="20"/>
                <w:szCs w:val="20"/>
              </w:rPr>
              <w:t>Тип тока - Переменный</w:t>
            </w:r>
          </w:p>
          <w:p w14:paraId="40D608F1" w14:textId="77777777" w:rsidR="00AF452D" w:rsidRPr="00B46356" w:rsidRDefault="00AF452D" w:rsidP="004B300A">
            <w:pPr>
              <w:pStyle w:val="af3"/>
              <w:rPr>
                <w:color w:val="000000" w:themeColor="text1"/>
                <w:sz w:val="20"/>
                <w:szCs w:val="20"/>
              </w:rPr>
            </w:pPr>
            <w:r w:rsidRPr="00B46356">
              <w:rPr>
                <w:color w:val="000000" w:themeColor="text1"/>
                <w:sz w:val="20"/>
                <w:szCs w:val="20"/>
              </w:rPr>
              <w:t>Мощность, кВт - 5.5</w:t>
            </w:r>
          </w:p>
          <w:p w14:paraId="6E21CC81" w14:textId="77777777" w:rsidR="00AF452D" w:rsidRPr="00B46356" w:rsidRDefault="00AF452D" w:rsidP="004B300A">
            <w:pPr>
              <w:pStyle w:val="af3"/>
              <w:rPr>
                <w:color w:val="000000" w:themeColor="text1"/>
                <w:sz w:val="20"/>
                <w:szCs w:val="20"/>
              </w:rPr>
            </w:pPr>
            <w:r w:rsidRPr="00B46356">
              <w:rPr>
                <w:color w:val="000000" w:themeColor="text1"/>
                <w:sz w:val="20"/>
                <w:szCs w:val="20"/>
              </w:rPr>
              <w:t>Способ монтажа - DIN-рейка</w:t>
            </w:r>
          </w:p>
          <w:p w14:paraId="21AF7198" w14:textId="77777777" w:rsidR="00AF452D" w:rsidRPr="00B46356" w:rsidRDefault="00AF452D" w:rsidP="004B300A">
            <w:pPr>
              <w:pStyle w:val="af3"/>
              <w:rPr>
                <w:color w:val="000000" w:themeColor="text1"/>
                <w:sz w:val="20"/>
                <w:szCs w:val="20"/>
              </w:rPr>
            </w:pPr>
            <w:r w:rsidRPr="00B46356">
              <w:rPr>
                <w:color w:val="000000" w:themeColor="text1"/>
                <w:sz w:val="20"/>
                <w:szCs w:val="20"/>
              </w:rPr>
              <w:t>Степень водо-</w:t>
            </w:r>
            <w:proofErr w:type="spellStart"/>
            <w:r w:rsidRPr="00B46356">
              <w:rPr>
                <w:color w:val="000000" w:themeColor="text1"/>
                <w:sz w:val="20"/>
                <w:szCs w:val="20"/>
              </w:rPr>
              <w:t>пылезащиты</w:t>
            </w:r>
            <w:proofErr w:type="spellEnd"/>
            <w:r w:rsidRPr="00B46356">
              <w:rPr>
                <w:color w:val="000000" w:themeColor="text1"/>
                <w:sz w:val="20"/>
                <w:szCs w:val="20"/>
              </w:rPr>
              <w:t xml:space="preserve"> - IP20</w:t>
            </w:r>
          </w:p>
          <w:p w14:paraId="62A58A17" w14:textId="77777777" w:rsidR="00AF452D" w:rsidRPr="00B46356" w:rsidRDefault="00AF452D" w:rsidP="004B300A">
            <w:pPr>
              <w:pStyle w:val="af3"/>
              <w:rPr>
                <w:color w:val="000000" w:themeColor="text1"/>
                <w:sz w:val="20"/>
                <w:szCs w:val="20"/>
              </w:rPr>
            </w:pPr>
            <w:r w:rsidRPr="00B46356">
              <w:rPr>
                <w:color w:val="000000" w:themeColor="text1"/>
                <w:sz w:val="20"/>
                <w:szCs w:val="20"/>
              </w:rPr>
              <w:t>Число и исполнение контактов - 1NO</w:t>
            </w:r>
          </w:p>
        </w:tc>
        <w:tc>
          <w:tcPr>
            <w:tcW w:w="282" w:type="pct"/>
            <w:vAlign w:val="center"/>
          </w:tcPr>
          <w:p w14:paraId="03AF8534" w14:textId="77777777" w:rsidR="00AF452D" w:rsidRPr="00BE2F38" w:rsidRDefault="00AF452D" w:rsidP="004B300A">
            <w:pPr>
              <w:pStyle w:val="af3"/>
              <w:jc w:val="center"/>
              <w:rPr>
                <w:sz w:val="20"/>
                <w:szCs w:val="20"/>
                <w:highlight w:val="white"/>
              </w:rPr>
            </w:pPr>
            <w:r w:rsidRPr="00BE2F38">
              <w:rPr>
                <w:sz w:val="20"/>
                <w:szCs w:val="20"/>
                <w:highlight w:val="white"/>
              </w:rPr>
              <w:t>1</w:t>
            </w:r>
          </w:p>
        </w:tc>
        <w:tc>
          <w:tcPr>
            <w:tcW w:w="481" w:type="pct"/>
            <w:vAlign w:val="center"/>
          </w:tcPr>
          <w:p w14:paraId="7F95BE21" w14:textId="77777777" w:rsidR="00AF452D" w:rsidRPr="00C8156F" w:rsidRDefault="00AF452D" w:rsidP="004B300A">
            <w:pPr>
              <w:pStyle w:val="af3"/>
              <w:jc w:val="center"/>
              <w:rPr>
                <w:sz w:val="20"/>
                <w:szCs w:val="20"/>
                <w:highlight w:val="white"/>
              </w:rPr>
            </w:pPr>
            <w:r w:rsidRPr="00C8156F">
              <w:rPr>
                <w:sz w:val="20"/>
                <w:szCs w:val="20"/>
                <w:highlight w:val="white"/>
              </w:rPr>
              <w:t>шт.</w:t>
            </w:r>
          </w:p>
        </w:tc>
        <w:tc>
          <w:tcPr>
            <w:tcW w:w="615" w:type="pct"/>
            <w:vAlign w:val="center"/>
          </w:tcPr>
          <w:p w14:paraId="2EABF891" w14:textId="77777777" w:rsidR="00AF452D" w:rsidRPr="00910FAF" w:rsidRDefault="00AF452D" w:rsidP="004B300A">
            <w:pPr>
              <w:pStyle w:val="af3"/>
              <w:jc w:val="center"/>
              <w:rPr>
                <w:sz w:val="20"/>
                <w:szCs w:val="20"/>
              </w:rPr>
            </w:pPr>
            <w:r w:rsidRPr="00C8378D">
              <w:rPr>
                <w:sz w:val="20"/>
                <w:szCs w:val="20"/>
              </w:rPr>
              <w:t>27.33.13.140</w:t>
            </w:r>
          </w:p>
        </w:tc>
        <w:tc>
          <w:tcPr>
            <w:tcW w:w="1156" w:type="pct"/>
            <w:vAlign w:val="center"/>
          </w:tcPr>
          <w:p w14:paraId="166BA0D4" w14:textId="77777777" w:rsidR="00AF452D" w:rsidRDefault="00AF452D" w:rsidP="004B300A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Преимущество</w:t>
            </w:r>
          </w:p>
        </w:tc>
      </w:tr>
      <w:tr w:rsidR="00AF452D" w14:paraId="572A4BA2" w14:textId="77777777" w:rsidTr="00AF452D">
        <w:trPr>
          <w:trHeight w:val="233"/>
        </w:trPr>
        <w:tc>
          <w:tcPr>
            <w:tcW w:w="236" w:type="pct"/>
            <w:vAlign w:val="center"/>
          </w:tcPr>
          <w:p w14:paraId="064FED93" w14:textId="77777777" w:rsidR="00AF452D" w:rsidRPr="0050488A" w:rsidRDefault="00AF452D" w:rsidP="004B300A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825" w:type="pct"/>
            <w:vAlign w:val="center"/>
          </w:tcPr>
          <w:p w14:paraId="4359DA8C" w14:textId="77777777" w:rsidR="00AF452D" w:rsidRPr="0050488A" w:rsidRDefault="00AF452D" w:rsidP="004B300A">
            <w:pPr>
              <w:pStyle w:val="af3"/>
              <w:jc w:val="center"/>
              <w:rPr>
                <w:sz w:val="20"/>
                <w:szCs w:val="20"/>
              </w:rPr>
            </w:pPr>
            <w:r w:rsidRPr="0050488A">
              <w:rPr>
                <w:sz w:val="20"/>
                <w:szCs w:val="20"/>
              </w:rPr>
              <w:t xml:space="preserve">Шина "0" PE 8x12мм 6 отверстий латунь с контактной пластиной 2 зелёных угловых изолятора EKF </w:t>
            </w:r>
            <w:proofErr w:type="spellStart"/>
            <w:r w:rsidRPr="0050488A">
              <w:rPr>
                <w:sz w:val="20"/>
                <w:szCs w:val="20"/>
              </w:rPr>
              <w:t>PROxima</w:t>
            </w:r>
            <w:proofErr w:type="spellEnd"/>
            <w:r w:rsidRPr="0050488A">
              <w:rPr>
                <w:sz w:val="20"/>
                <w:szCs w:val="20"/>
              </w:rPr>
              <w:t>,</w:t>
            </w:r>
          </w:p>
        </w:tc>
        <w:tc>
          <w:tcPr>
            <w:tcW w:w="1405" w:type="pct"/>
            <w:shd w:val="clear" w:color="auto" w:fill="auto"/>
            <w:vAlign w:val="center"/>
          </w:tcPr>
          <w:p w14:paraId="692204E6" w14:textId="77777777" w:rsidR="00AF452D" w:rsidRPr="00B46356" w:rsidRDefault="00AF452D" w:rsidP="004B300A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46356">
              <w:rPr>
                <w:color w:val="000000" w:themeColor="text1"/>
                <w:sz w:val="20"/>
                <w:szCs w:val="20"/>
                <w:shd w:val="clear" w:color="auto" w:fill="FFFFFF"/>
              </w:rPr>
              <w:t>Номинальное напряжение, В - 450</w:t>
            </w:r>
          </w:p>
          <w:p w14:paraId="5922D5CD" w14:textId="77777777" w:rsidR="00AF452D" w:rsidRPr="00B46356" w:rsidRDefault="00AF452D" w:rsidP="004B300A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46356">
              <w:rPr>
                <w:color w:val="000000" w:themeColor="text1"/>
                <w:sz w:val="20"/>
                <w:szCs w:val="20"/>
                <w:shd w:val="clear" w:color="auto" w:fill="FFFFFF"/>
              </w:rPr>
              <w:t>Количество полюсов - 1</w:t>
            </w:r>
          </w:p>
          <w:p w14:paraId="2871090B" w14:textId="77777777" w:rsidR="00AF452D" w:rsidRPr="00B46356" w:rsidRDefault="00AF452D" w:rsidP="004B300A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46356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Номинальный ток, </w:t>
            </w:r>
            <w:proofErr w:type="gramStart"/>
            <w:r w:rsidRPr="00B46356">
              <w:rPr>
                <w:color w:val="000000" w:themeColor="text1"/>
                <w:sz w:val="20"/>
                <w:szCs w:val="20"/>
                <w:shd w:val="clear" w:color="auto" w:fill="FFFFFF"/>
              </w:rPr>
              <w:t>А</w:t>
            </w:r>
            <w:proofErr w:type="gramEnd"/>
            <w:r w:rsidRPr="00B46356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- 165.1</w:t>
            </w:r>
          </w:p>
          <w:p w14:paraId="1374B03C" w14:textId="77777777" w:rsidR="00AF452D" w:rsidRPr="00B46356" w:rsidRDefault="00AF452D" w:rsidP="004B300A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46356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Класс защиты - </w:t>
            </w:r>
            <w:r>
              <w:rPr>
                <w:color w:val="000000" w:themeColor="text1"/>
                <w:sz w:val="20"/>
                <w:szCs w:val="20"/>
                <w:shd w:val="clear" w:color="auto" w:fill="FFFFFF"/>
              </w:rPr>
              <w:t>IP20</w:t>
            </w:r>
          </w:p>
        </w:tc>
        <w:tc>
          <w:tcPr>
            <w:tcW w:w="282" w:type="pct"/>
            <w:vAlign w:val="center"/>
          </w:tcPr>
          <w:p w14:paraId="7E999AFA" w14:textId="77777777" w:rsidR="00AF452D" w:rsidRPr="00BE2F38" w:rsidRDefault="00AF452D" w:rsidP="004B300A">
            <w:pPr>
              <w:pStyle w:val="af3"/>
              <w:jc w:val="center"/>
              <w:rPr>
                <w:sz w:val="20"/>
                <w:szCs w:val="20"/>
                <w:highlight w:val="white"/>
              </w:rPr>
            </w:pPr>
            <w:r w:rsidRPr="00BE2F38">
              <w:rPr>
                <w:sz w:val="20"/>
                <w:szCs w:val="20"/>
                <w:highlight w:val="white"/>
              </w:rPr>
              <w:t>1</w:t>
            </w:r>
          </w:p>
        </w:tc>
        <w:tc>
          <w:tcPr>
            <w:tcW w:w="481" w:type="pct"/>
            <w:vAlign w:val="center"/>
          </w:tcPr>
          <w:p w14:paraId="65DB56F7" w14:textId="77777777" w:rsidR="00AF452D" w:rsidRPr="00C8156F" w:rsidRDefault="00AF452D" w:rsidP="004B300A">
            <w:pPr>
              <w:pStyle w:val="af3"/>
              <w:jc w:val="center"/>
              <w:rPr>
                <w:sz w:val="20"/>
                <w:szCs w:val="20"/>
                <w:highlight w:val="white"/>
              </w:rPr>
            </w:pPr>
            <w:r w:rsidRPr="00C8156F">
              <w:rPr>
                <w:sz w:val="20"/>
                <w:szCs w:val="20"/>
                <w:highlight w:val="white"/>
              </w:rPr>
              <w:t>шт.</w:t>
            </w:r>
          </w:p>
        </w:tc>
        <w:tc>
          <w:tcPr>
            <w:tcW w:w="615" w:type="pct"/>
            <w:vAlign w:val="center"/>
          </w:tcPr>
          <w:p w14:paraId="2AA41C2C" w14:textId="77777777" w:rsidR="00AF452D" w:rsidRPr="00BA3EB4" w:rsidRDefault="00AF452D" w:rsidP="004B300A">
            <w:pPr>
              <w:pStyle w:val="af3"/>
              <w:jc w:val="center"/>
              <w:rPr>
                <w:sz w:val="20"/>
                <w:szCs w:val="20"/>
              </w:rPr>
            </w:pPr>
            <w:r w:rsidRPr="00334F4A">
              <w:rPr>
                <w:sz w:val="20"/>
                <w:szCs w:val="20"/>
              </w:rPr>
              <w:t>27.33.13.190</w:t>
            </w:r>
          </w:p>
        </w:tc>
        <w:tc>
          <w:tcPr>
            <w:tcW w:w="1156" w:type="pct"/>
            <w:vAlign w:val="center"/>
          </w:tcPr>
          <w:p w14:paraId="74D980AC" w14:textId="77777777" w:rsidR="00AF452D" w:rsidRDefault="00AF452D" w:rsidP="004B300A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Преимущество</w:t>
            </w:r>
          </w:p>
        </w:tc>
      </w:tr>
      <w:tr w:rsidR="00AF452D" w14:paraId="1D5656E3" w14:textId="77777777" w:rsidTr="00AF452D">
        <w:trPr>
          <w:trHeight w:val="233"/>
        </w:trPr>
        <w:tc>
          <w:tcPr>
            <w:tcW w:w="236" w:type="pct"/>
            <w:vAlign w:val="center"/>
          </w:tcPr>
          <w:p w14:paraId="0CA45727" w14:textId="77777777" w:rsidR="00AF452D" w:rsidRPr="0050488A" w:rsidRDefault="00AF452D" w:rsidP="004B300A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825" w:type="pct"/>
            <w:vAlign w:val="center"/>
          </w:tcPr>
          <w:p w14:paraId="17B029B8" w14:textId="77777777" w:rsidR="00AF452D" w:rsidRPr="0050488A" w:rsidRDefault="00AF452D" w:rsidP="004B300A">
            <w:pPr>
              <w:pStyle w:val="af3"/>
              <w:jc w:val="center"/>
              <w:rPr>
                <w:sz w:val="20"/>
                <w:szCs w:val="20"/>
              </w:rPr>
            </w:pPr>
            <w:r w:rsidRPr="0050488A">
              <w:rPr>
                <w:sz w:val="20"/>
                <w:szCs w:val="20"/>
              </w:rPr>
              <w:t xml:space="preserve">Кабель силовой с алюминиевыми жилами </w:t>
            </w:r>
            <w:proofErr w:type="spellStart"/>
            <w:r w:rsidRPr="0050488A">
              <w:rPr>
                <w:sz w:val="20"/>
                <w:szCs w:val="20"/>
              </w:rPr>
              <w:t>АВВГнг</w:t>
            </w:r>
            <w:proofErr w:type="spellEnd"/>
            <w:r w:rsidRPr="0050488A">
              <w:rPr>
                <w:sz w:val="20"/>
                <w:szCs w:val="20"/>
              </w:rPr>
              <w:t>(А) 3х16ок-660</w:t>
            </w:r>
          </w:p>
        </w:tc>
        <w:tc>
          <w:tcPr>
            <w:tcW w:w="1405" w:type="pct"/>
            <w:shd w:val="clear" w:color="auto" w:fill="auto"/>
            <w:vAlign w:val="center"/>
          </w:tcPr>
          <w:p w14:paraId="5C3D344F" w14:textId="77777777" w:rsidR="00AF452D" w:rsidRPr="00B46356" w:rsidRDefault="00AF452D" w:rsidP="004B300A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46356">
              <w:rPr>
                <w:color w:val="000000" w:themeColor="text1"/>
                <w:sz w:val="20"/>
                <w:szCs w:val="20"/>
                <w:shd w:val="clear" w:color="auto" w:fill="FFFFFF"/>
              </w:rPr>
              <w:t>Число жил - 3</w:t>
            </w:r>
          </w:p>
          <w:p w14:paraId="330CAAF1" w14:textId="77777777" w:rsidR="00AF452D" w:rsidRPr="00B46356" w:rsidRDefault="00AF452D" w:rsidP="004B300A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46356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Сечение жилы, </w:t>
            </w:r>
            <w:proofErr w:type="spellStart"/>
            <w:proofErr w:type="gramStart"/>
            <w:r w:rsidRPr="00B46356">
              <w:rPr>
                <w:color w:val="000000" w:themeColor="text1"/>
                <w:sz w:val="20"/>
                <w:szCs w:val="20"/>
                <w:shd w:val="clear" w:color="auto" w:fill="FFFFFF"/>
              </w:rPr>
              <w:t>кв.мм</w:t>
            </w:r>
            <w:proofErr w:type="spellEnd"/>
            <w:proofErr w:type="gramEnd"/>
            <w:r w:rsidRPr="00B46356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- 16</w:t>
            </w:r>
          </w:p>
          <w:p w14:paraId="0806BD24" w14:textId="77777777" w:rsidR="00AF452D" w:rsidRPr="00B46356" w:rsidRDefault="00AF452D" w:rsidP="004B300A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46356">
              <w:rPr>
                <w:color w:val="000000" w:themeColor="text1"/>
                <w:sz w:val="20"/>
                <w:szCs w:val="20"/>
                <w:shd w:val="clear" w:color="auto" w:fill="FFFFFF"/>
              </w:rPr>
              <w:t>Наружный диаметр, мм - 17.4</w:t>
            </w:r>
          </w:p>
          <w:p w14:paraId="0592BC8A" w14:textId="77777777" w:rsidR="00AF452D" w:rsidRPr="00B46356" w:rsidRDefault="00AF452D" w:rsidP="004B300A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46356">
              <w:rPr>
                <w:color w:val="000000" w:themeColor="text1"/>
                <w:sz w:val="20"/>
                <w:szCs w:val="20"/>
                <w:shd w:val="clear" w:color="auto" w:fill="FFFFFF"/>
              </w:rPr>
              <w:t>Макс. напряжение, В - 660</w:t>
            </w:r>
          </w:p>
          <w:p w14:paraId="69579EEC" w14:textId="77777777" w:rsidR="00AF452D" w:rsidRPr="00B46356" w:rsidRDefault="00AF452D" w:rsidP="004B300A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46356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Особенности - Круглый, </w:t>
            </w:r>
            <w:proofErr w:type="gramStart"/>
            <w:r w:rsidRPr="00B46356">
              <w:rPr>
                <w:color w:val="000000" w:themeColor="text1"/>
                <w:sz w:val="20"/>
                <w:szCs w:val="20"/>
                <w:shd w:val="clear" w:color="auto" w:fill="FFFFFF"/>
              </w:rPr>
              <w:t>Для</w:t>
            </w:r>
            <w:proofErr w:type="gramEnd"/>
            <w:r w:rsidRPr="00B46356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 внешней проводки, Для внутренней проводки</w:t>
            </w:r>
          </w:p>
          <w:p w14:paraId="6178A4B1" w14:textId="77777777" w:rsidR="00AF452D" w:rsidRPr="00B46356" w:rsidRDefault="00AF452D" w:rsidP="004B300A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46356">
              <w:rPr>
                <w:color w:val="000000" w:themeColor="text1"/>
                <w:sz w:val="20"/>
                <w:szCs w:val="20"/>
                <w:shd w:val="clear" w:color="auto" w:fill="FFFFFF"/>
              </w:rPr>
              <w:t>Материал жилы - Алюминий</w:t>
            </w:r>
          </w:p>
          <w:p w14:paraId="6C52F5C9" w14:textId="77777777" w:rsidR="00AF452D" w:rsidRPr="00B46356" w:rsidRDefault="00AF452D" w:rsidP="004B300A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46356">
              <w:rPr>
                <w:color w:val="000000" w:themeColor="text1"/>
                <w:sz w:val="20"/>
                <w:szCs w:val="20"/>
                <w:shd w:val="clear" w:color="auto" w:fill="FFFFFF"/>
              </w:rPr>
              <w:t xml:space="preserve">Структура жилы - </w:t>
            </w:r>
            <w:proofErr w:type="spellStart"/>
            <w:r w:rsidRPr="00B46356">
              <w:rPr>
                <w:color w:val="000000" w:themeColor="text1"/>
                <w:sz w:val="20"/>
                <w:szCs w:val="20"/>
                <w:shd w:val="clear" w:color="auto" w:fill="FFFFFF"/>
              </w:rPr>
              <w:t>Однопроволочная</w:t>
            </w:r>
            <w:proofErr w:type="spellEnd"/>
          </w:p>
          <w:p w14:paraId="45AC17E8" w14:textId="77777777" w:rsidR="00AF452D" w:rsidRPr="00B46356" w:rsidRDefault="00AF452D" w:rsidP="004B300A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46356">
              <w:rPr>
                <w:color w:val="000000" w:themeColor="text1"/>
                <w:sz w:val="20"/>
                <w:szCs w:val="20"/>
                <w:shd w:val="clear" w:color="auto" w:fill="FFFFFF"/>
              </w:rPr>
              <w:t>Материал оболочки</w:t>
            </w:r>
            <w:r w:rsidRPr="00B46356">
              <w:rPr>
                <w:color w:val="000000" w:themeColor="text1"/>
                <w:sz w:val="20"/>
                <w:szCs w:val="20"/>
                <w:shd w:val="clear" w:color="auto" w:fill="FFFFFF"/>
                <w:lang w:val="en-US"/>
              </w:rPr>
              <w:t xml:space="preserve"> - </w:t>
            </w:r>
            <w:r w:rsidRPr="00B46356">
              <w:rPr>
                <w:color w:val="000000" w:themeColor="text1"/>
                <w:sz w:val="20"/>
                <w:szCs w:val="20"/>
                <w:shd w:val="clear" w:color="auto" w:fill="FFFFFF"/>
              </w:rPr>
              <w:t>ПВХ пластикат</w:t>
            </w:r>
          </w:p>
        </w:tc>
        <w:tc>
          <w:tcPr>
            <w:tcW w:w="282" w:type="pct"/>
            <w:vAlign w:val="center"/>
          </w:tcPr>
          <w:p w14:paraId="761DEABB" w14:textId="77777777" w:rsidR="00AF452D" w:rsidRPr="00BE2F38" w:rsidRDefault="00AF452D" w:rsidP="004B300A">
            <w:pPr>
              <w:pStyle w:val="af3"/>
              <w:jc w:val="center"/>
              <w:rPr>
                <w:sz w:val="20"/>
                <w:szCs w:val="20"/>
                <w:highlight w:val="white"/>
              </w:rPr>
            </w:pPr>
            <w:r w:rsidRPr="00BE2F38">
              <w:rPr>
                <w:sz w:val="20"/>
                <w:szCs w:val="20"/>
                <w:highlight w:val="white"/>
              </w:rPr>
              <w:t>1</w:t>
            </w:r>
            <w:r>
              <w:rPr>
                <w:sz w:val="20"/>
                <w:szCs w:val="20"/>
                <w:highlight w:val="white"/>
              </w:rPr>
              <w:t>0</w:t>
            </w:r>
          </w:p>
        </w:tc>
        <w:tc>
          <w:tcPr>
            <w:tcW w:w="481" w:type="pct"/>
            <w:vAlign w:val="center"/>
          </w:tcPr>
          <w:p w14:paraId="74C304C3" w14:textId="77777777" w:rsidR="00AF452D" w:rsidRPr="00DB036C" w:rsidRDefault="00AF452D" w:rsidP="004B300A">
            <w:pPr>
              <w:pStyle w:val="af3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м.</w:t>
            </w:r>
          </w:p>
        </w:tc>
        <w:tc>
          <w:tcPr>
            <w:tcW w:w="615" w:type="pct"/>
            <w:vAlign w:val="center"/>
          </w:tcPr>
          <w:p w14:paraId="789A9E5A" w14:textId="77777777" w:rsidR="00AF452D" w:rsidRPr="003D23BE" w:rsidRDefault="00AF452D" w:rsidP="004B300A">
            <w:pPr>
              <w:pStyle w:val="af3"/>
              <w:jc w:val="center"/>
              <w:rPr>
                <w:sz w:val="20"/>
                <w:szCs w:val="20"/>
              </w:rPr>
            </w:pPr>
            <w:r w:rsidRPr="00CD6459">
              <w:rPr>
                <w:sz w:val="20"/>
                <w:szCs w:val="20"/>
              </w:rPr>
              <w:t>27.32.13.112</w:t>
            </w:r>
          </w:p>
        </w:tc>
        <w:tc>
          <w:tcPr>
            <w:tcW w:w="1156" w:type="pct"/>
            <w:vAlign w:val="center"/>
          </w:tcPr>
          <w:p w14:paraId="5EB9EA17" w14:textId="77777777" w:rsidR="00AF452D" w:rsidRDefault="00AF452D" w:rsidP="004B300A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Ограничение</w:t>
            </w:r>
          </w:p>
        </w:tc>
      </w:tr>
      <w:tr w:rsidR="00AF452D" w14:paraId="227DE78D" w14:textId="77777777" w:rsidTr="00AF452D">
        <w:trPr>
          <w:trHeight w:val="233"/>
        </w:trPr>
        <w:tc>
          <w:tcPr>
            <w:tcW w:w="236" w:type="pct"/>
            <w:vAlign w:val="center"/>
          </w:tcPr>
          <w:p w14:paraId="145016D6" w14:textId="77777777" w:rsidR="00AF452D" w:rsidRPr="0050488A" w:rsidRDefault="00AF452D" w:rsidP="004B300A">
            <w:pPr>
              <w:pStyle w:val="af3"/>
              <w:jc w:val="center"/>
              <w:rPr>
                <w:sz w:val="20"/>
                <w:szCs w:val="20"/>
              </w:rPr>
            </w:pPr>
            <w:r w:rsidRPr="0050488A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825" w:type="pct"/>
            <w:vAlign w:val="center"/>
          </w:tcPr>
          <w:p w14:paraId="5F88D772" w14:textId="77777777" w:rsidR="00AF452D" w:rsidRPr="0050488A" w:rsidRDefault="00AF452D" w:rsidP="004B300A">
            <w:pPr>
              <w:pStyle w:val="af3"/>
              <w:jc w:val="center"/>
              <w:rPr>
                <w:sz w:val="20"/>
                <w:szCs w:val="20"/>
              </w:rPr>
            </w:pPr>
            <w:proofErr w:type="spellStart"/>
            <w:r w:rsidRPr="0050488A">
              <w:rPr>
                <w:sz w:val="20"/>
                <w:szCs w:val="20"/>
              </w:rPr>
              <w:t>Металлорукав</w:t>
            </w:r>
            <w:proofErr w:type="spellEnd"/>
            <w:r w:rsidRPr="0050488A">
              <w:rPr>
                <w:sz w:val="20"/>
                <w:szCs w:val="20"/>
              </w:rPr>
              <w:t xml:space="preserve"> Р3-ЦХ-25 d25мм без протяжки (уп.50м) ИЭК</w:t>
            </w:r>
          </w:p>
        </w:tc>
        <w:tc>
          <w:tcPr>
            <w:tcW w:w="1405" w:type="pct"/>
            <w:shd w:val="clear" w:color="auto" w:fill="auto"/>
            <w:vAlign w:val="center"/>
          </w:tcPr>
          <w:p w14:paraId="1FBE2A1A" w14:textId="77777777" w:rsidR="00AF452D" w:rsidRPr="00B46356" w:rsidRDefault="00AF452D" w:rsidP="004B300A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46356">
              <w:rPr>
                <w:color w:val="000000" w:themeColor="text1"/>
                <w:sz w:val="20"/>
                <w:szCs w:val="20"/>
                <w:shd w:val="clear" w:color="auto" w:fill="FFFFFF"/>
              </w:rPr>
              <w:t>Материал: Сталь</w:t>
            </w:r>
          </w:p>
          <w:p w14:paraId="5D61DA52" w14:textId="77777777" w:rsidR="00AF452D" w:rsidRPr="00B46356" w:rsidRDefault="00AF452D" w:rsidP="004B300A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46356">
              <w:rPr>
                <w:color w:val="000000" w:themeColor="text1"/>
                <w:sz w:val="20"/>
                <w:szCs w:val="20"/>
                <w:shd w:val="clear" w:color="auto" w:fill="FFFFFF"/>
              </w:rPr>
              <w:t>— Разрывное усилие: 250 Н</w:t>
            </w:r>
          </w:p>
          <w:p w14:paraId="0E016272" w14:textId="77777777" w:rsidR="00AF452D" w:rsidRPr="00B46356" w:rsidRDefault="00AF452D" w:rsidP="004B300A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46356">
              <w:rPr>
                <w:color w:val="000000" w:themeColor="text1"/>
                <w:sz w:val="20"/>
                <w:szCs w:val="20"/>
                <w:shd w:val="clear" w:color="auto" w:fill="FFFFFF"/>
              </w:rPr>
              <w:t>— Гибкость: Гибкий</w:t>
            </w:r>
          </w:p>
          <w:p w14:paraId="662A5D0B" w14:textId="77777777" w:rsidR="00AF452D" w:rsidRPr="00B46356" w:rsidRDefault="00AF452D" w:rsidP="004B300A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46356">
              <w:rPr>
                <w:color w:val="000000" w:themeColor="text1"/>
                <w:sz w:val="20"/>
                <w:szCs w:val="20"/>
                <w:shd w:val="clear" w:color="auto" w:fill="FFFFFF"/>
              </w:rPr>
              <w:t>— Уплотнение: Специальные нити</w:t>
            </w:r>
          </w:p>
        </w:tc>
        <w:tc>
          <w:tcPr>
            <w:tcW w:w="282" w:type="pct"/>
            <w:vAlign w:val="center"/>
          </w:tcPr>
          <w:p w14:paraId="02406097" w14:textId="77777777" w:rsidR="00AF452D" w:rsidRPr="00BE2F38" w:rsidRDefault="00AF452D" w:rsidP="004B300A">
            <w:pPr>
              <w:pStyle w:val="af3"/>
              <w:jc w:val="center"/>
              <w:rPr>
                <w:sz w:val="20"/>
                <w:szCs w:val="20"/>
                <w:highlight w:val="white"/>
              </w:rPr>
            </w:pPr>
            <w:r>
              <w:rPr>
                <w:sz w:val="20"/>
                <w:szCs w:val="20"/>
                <w:highlight w:val="white"/>
              </w:rPr>
              <w:t>1</w:t>
            </w:r>
          </w:p>
        </w:tc>
        <w:tc>
          <w:tcPr>
            <w:tcW w:w="481" w:type="pct"/>
            <w:vAlign w:val="center"/>
          </w:tcPr>
          <w:p w14:paraId="7AC6426A" w14:textId="77777777" w:rsidR="00AF452D" w:rsidRPr="00C8156F" w:rsidRDefault="00AF452D" w:rsidP="004B300A">
            <w:pPr>
              <w:pStyle w:val="af3"/>
              <w:jc w:val="center"/>
              <w:rPr>
                <w:sz w:val="20"/>
                <w:szCs w:val="20"/>
                <w:highlight w:val="white"/>
              </w:rPr>
            </w:pPr>
            <w:r w:rsidRPr="00C8156F">
              <w:rPr>
                <w:sz w:val="20"/>
                <w:szCs w:val="20"/>
                <w:highlight w:val="white"/>
              </w:rPr>
              <w:t>упаковка</w:t>
            </w:r>
          </w:p>
        </w:tc>
        <w:tc>
          <w:tcPr>
            <w:tcW w:w="615" w:type="pct"/>
            <w:vAlign w:val="center"/>
          </w:tcPr>
          <w:p w14:paraId="22EEDA3E" w14:textId="77777777" w:rsidR="00AF452D" w:rsidRPr="00BA3EB4" w:rsidRDefault="00AF452D" w:rsidP="004B300A">
            <w:pPr>
              <w:pStyle w:val="af3"/>
              <w:jc w:val="center"/>
              <w:rPr>
                <w:sz w:val="20"/>
                <w:szCs w:val="20"/>
              </w:rPr>
            </w:pPr>
            <w:r w:rsidRPr="00334F4A">
              <w:rPr>
                <w:sz w:val="20"/>
                <w:szCs w:val="20"/>
              </w:rPr>
              <w:t>25.99.29.190</w:t>
            </w:r>
          </w:p>
        </w:tc>
        <w:tc>
          <w:tcPr>
            <w:tcW w:w="1156" w:type="pct"/>
            <w:vAlign w:val="center"/>
          </w:tcPr>
          <w:p w14:paraId="40373F23" w14:textId="77777777" w:rsidR="00AF452D" w:rsidRDefault="00AF452D" w:rsidP="004B300A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Преимущество</w:t>
            </w:r>
          </w:p>
        </w:tc>
      </w:tr>
      <w:tr w:rsidR="00AF452D" w14:paraId="759DE223" w14:textId="77777777" w:rsidTr="00AF452D">
        <w:trPr>
          <w:trHeight w:val="233"/>
        </w:trPr>
        <w:tc>
          <w:tcPr>
            <w:tcW w:w="236" w:type="pct"/>
            <w:vAlign w:val="center"/>
          </w:tcPr>
          <w:p w14:paraId="5328CAC9" w14:textId="77777777" w:rsidR="00AF452D" w:rsidRPr="0050488A" w:rsidRDefault="00AF452D" w:rsidP="004B300A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825" w:type="pct"/>
            <w:vAlign w:val="center"/>
          </w:tcPr>
          <w:p w14:paraId="5EF8748F" w14:textId="77777777" w:rsidR="00AF452D" w:rsidRPr="0050488A" w:rsidRDefault="00AF452D" w:rsidP="004B300A">
            <w:pPr>
              <w:pStyle w:val="af3"/>
              <w:jc w:val="center"/>
              <w:rPr>
                <w:sz w:val="20"/>
                <w:szCs w:val="20"/>
              </w:rPr>
            </w:pPr>
            <w:r w:rsidRPr="0050488A">
              <w:rPr>
                <w:sz w:val="20"/>
                <w:szCs w:val="20"/>
              </w:rPr>
              <w:t>Провод А16</w:t>
            </w:r>
          </w:p>
        </w:tc>
        <w:tc>
          <w:tcPr>
            <w:tcW w:w="1405" w:type="pct"/>
            <w:shd w:val="clear" w:color="auto" w:fill="auto"/>
            <w:vAlign w:val="center"/>
          </w:tcPr>
          <w:p w14:paraId="7C9C6F3B" w14:textId="77777777" w:rsidR="00AF452D" w:rsidRPr="00B46356" w:rsidRDefault="00AF452D" w:rsidP="004B300A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46356">
              <w:rPr>
                <w:color w:val="000000" w:themeColor="text1"/>
                <w:sz w:val="20"/>
                <w:szCs w:val="20"/>
                <w:shd w:val="clear" w:color="auto" w:fill="FFFFFF"/>
              </w:rPr>
              <w:t>Тип: неизолированный алюминиевый провод.</w:t>
            </w:r>
          </w:p>
          <w:p w14:paraId="1864301C" w14:textId="77777777" w:rsidR="00AF452D" w:rsidRPr="00B46356" w:rsidRDefault="00AF452D" w:rsidP="004B300A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46356">
              <w:rPr>
                <w:color w:val="000000" w:themeColor="text1"/>
                <w:sz w:val="20"/>
                <w:szCs w:val="20"/>
                <w:shd w:val="clear" w:color="auto" w:fill="FFFFFF"/>
              </w:rPr>
              <w:t>Количество жил: 1.</w:t>
            </w:r>
          </w:p>
          <w:p w14:paraId="56965772" w14:textId="77777777" w:rsidR="00AF452D" w:rsidRPr="00B46356" w:rsidRDefault="00AF452D" w:rsidP="004B300A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46356">
              <w:rPr>
                <w:color w:val="000000" w:themeColor="text1"/>
                <w:sz w:val="20"/>
                <w:szCs w:val="20"/>
                <w:shd w:val="clear" w:color="auto" w:fill="FFFFFF"/>
              </w:rPr>
              <w:t>Номинальное сечение: 16 мм²</w:t>
            </w:r>
          </w:p>
          <w:p w14:paraId="60A58FDF" w14:textId="77777777" w:rsidR="00AF452D" w:rsidRPr="00B46356" w:rsidRDefault="00AF452D" w:rsidP="004B300A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46356">
              <w:rPr>
                <w:color w:val="000000" w:themeColor="text1"/>
                <w:sz w:val="20"/>
                <w:szCs w:val="20"/>
                <w:shd w:val="clear" w:color="auto" w:fill="FFFFFF"/>
              </w:rPr>
              <w:t>Конструкция: один повив из 7 алюминиевых проволок.</w:t>
            </w:r>
          </w:p>
          <w:p w14:paraId="4A8D4796" w14:textId="77777777" w:rsidR="00AF452D" w:rsidRPr="00B46356" w:rsidRDefault="00AF452D" w:rsidP="004B300A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46356">
              <w:rPr>
                <w:color w:val="000000" w:themeColor="text1"/>
                <w:sz w:val="20"/>
                <w:szCs w:val="20"/>
                <w:shd w:val="clear" w:color="auto" w:fill="FFFFFF"/>
              </w:rPr>
              <w:t>Диаметр проволоки: 1,7 мм.</w:t>
            </w:r>
          </w:p>
          <w:p w14:paraId="29001CB6" w14:textId="77777777" w:rsidR="00AF452D" w:rsidRPr="00B46356" w:rsidRDefault="00AF452D" w:rsidP="004B300A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46356">
              <w:rPr>
                <w:color w:val="000000" w:themeColor="text1"/>
                <w:sz w:val="20"/>
                <w:szCs w:val="20"/>
                <w:shd w:val="clear" w:color="auto" w:fill="FFFFFF"/>
              </w:rPr>
              <w:t>Наружный диаметр провода: 5,1 мм.</w:t>
            </w:r>
          </w:p>
          <w:p w14:paraId="045A3615" w14:textId="77777777" w:rsidR="00AF452D" w:rsidRPr="00B46356" w:rsidRDefault="00AF452D" w:rsidP="004B300A">
            <w:pPr>
              <w:pStyle w:val="af3"/>
              <w:rPr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B46356">
              <w:rPr>
                <w:color w:val="000000" w:themeColor="text1"/>
                <w:sz w:val="20"/>
                <w:szCs w:val="20"/>
                <w:shd w:val="clear" w:color="auto" w:fill="FFFFFF"/>
              </w:rPr>
              <w:t>Расчётная масса: 43,0 кг/км.</w:t>
            </w:r>
          </w:p>
        </w:tc>
        <w:tc>
          <w:tcPr>
            <w:tcW w:w="282" w:type="pct"/>
            <w:vAlign w:val="center"/>
          </w:tcPr>
          <w:p w14:paraId="13D96D71" w14:textId="77777777" w:rsidR="00AF452D" w:rsidRPr="00BE2F38" w:rsidRDefault="00AF452D" w:rsidP="004B300A">
            <w:pPr>
              <w:pStyle w:val="af3"/>
              <w:jc w:val="center"/>
              <w:rPr>
                <w:sz w:val="20"/>
                <w:szCs w:val="20"/>
                <w:highlight w:val="white"/>
              </w:rPr>
            </w:pPr>
            <w:r w:rsidRPr="00BE2F38">
              <w:rPr>
                <w:sz w:val="20"/>
                <w:szCs w:val="20"/>
                <w:highlight w:val="white"/>
              </w:rPr>
              <w:t>400</w:t>
            </w:r>
          </w:p>
        </w:tc>
        <w:tc>
          <w:tcPr>
            <w:tcW w:w="481" w:type="pct"/>
            <w:vAlign w:val="center"/>
          </w:tcPr>
          <w:p w14:paraId="1748492B" w14:textId="77777777" w:rsidR="00AF452D" w:rsidRPr="00C8156F" w:rsidRDefault="00AF452D" w:rsidP="004B300A">
            <w:pPr>
              <w:pStyle w:val="af3"/>
              <w:jc w:val="center"/>
              <w:rPr>
                <w:sz w:val="20"/>
                <w:szCs w:val="20"/>
                <w:highlight w:val="white"/>
              </w:rPr>
            </w:pPr>
            <w:r w:rsidRPr="00C8156F">
              <w:rPr>
                <w:sz w:val="20"/>
                <w:szCs w:val="20"/>
                <w:highlight w:val="white"/>
              </w:rPr>
              <w:t>м.</w:t>
            </w:r>
          </w:p>
        </w:tc>
        <w:tc>
          <w:tcPr>
            <w:tcW w:w="615" w:type="pct"/>
            <w:vAlign w:val="center"/>
          </w:tcPr>
          <w:p w14:paraId="4B2BA42D" w14:textId="77777777" w:rsidR="00AF452D" w:rsidRPr="00BA3EB4" w:rsidRDefault="00AF452D" w:rsidP="004B300A">
            <w:pPr>
              <w:pStyle w:val="af3"/>
              <w:jc w:val="center"/>
              <w:rPr>
                <w:sz w:val="20"/>
                <w:szCs w:val="20"/>
              </w:rPr>
            </w:pPr>
            <w:r w:rsidRPr="00121798">
              <w:rPr>
                <w:sz w:val="20"/>
                <w:szCs w:val="20"/>
              </w:rPr>
              <w:t>27.32.13.13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1156" w:type="pct"/>
            <w:vAlign w:val="center"/>
          </w:tcPr>
          <w:p w14:paraId="64463CF8" w14:textId="77777777" w:rsidR="00AF452D" w:rsidRDefault="00AF452D" w:rsidP="004B300A">
            <w:pPr>
              <w:pStyle w:val="af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Ограничение</w:t>
            </w:r>
          </w:p>
        </w:tc>
      </w:tr>
    </w:tbl>
    <w:p w14:paraId="1231978A" w14:textId="77777777" w:rsidR="00031094" w:rsidRDefault="00031094" w:rsidP="00E464AB">
      <w:pPr>
        <w:jc w:val="center"/>
        <w:rPr>
          <w:sz w:val="24"/>
          <w:szCs w:val="24"/>
        </w:rPr>
      </w:pPr>
      <w:bookmarkStart w:id="0" w:name="_GoBack"/>
      <w:bookmarkEnd w:id="0"/>
    </w:p>
    <w:p w14:paraId="138F4A66" w14:textId="77777777" w:rsidR="00031094" w:rsidRDefault="00031094" w:rsidP="00E464AB">
      <w:pPr>
        <w:jc w:val="center"/>
        <w:rPr>
          <w:sz w:val="24"/>
          <w:szCs w:val="24"/>
        </w:rPr>
      </w:pPr>
    </w:p>
    <w:p w14:paraId="7B25E68B" w14:textId="77777777" w:rsidR="00031094" w:rsidRDefault="00031094" w:rsidP="00E464AB">
      <w:pPr>
        <w:jc w:val="center"/>
        <w:rPr>
          <w:sz w:val="24"/>
          <w:szCs w:val="24"/>
        </w:rPr>
      </w:pPr>
    </w:p>
    <w:p w14:paraId="780A6B3D" w14:textId="34BC540A" w:rsidR="00031094" w:rsidRPr="006659B0" w:rsidRDefault="00031094" w:rsidP="00E464AB">
      <w:pPr>
        <w:jc w:val="center"/>
        <w:rPr>
          <w:sz w:val="24"/>
          <w:szCs w:val="24"/>
        </w:rPr>
      </w:pPr>
    </w:p>
    <w:sectPr w:rsidR="00031094" w:rsidRPr="006659B0" w:rsidSect="00AF452D">
      <w:headerReference w:type="default" r:id="rId11"/>
      <w:pgSz w:w="11906" w:h="16838"/>
      <w:pgMar w:top="284" w:right="851" w:bottom="426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C08150" w14:textId="77777777" w:rsidR="00C77705" w:rsidRDefault="00C77705" w:rsidP="00955BB2">
      <w:r>
        <w:separator/>
      </w:r>
    </w:p>
  </w:endnote>
  <w:endnote w:type="continuationSeparator" w:id="0">
    <w:p w14:paraId="7E17333B" w14:textId="77777777" w:rsidR="00C77705" w:rsidRDefault="00C77705" w:rsidP="00955B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AD99A1" w14:textId="77777777" w:rsidR="00C77705" w:rsidRDefault="00C77705" w:rsidP="00955BB2">
      <w:r>
        <w:separator/>
      </w:r>
    </w:p>
  </w:footnote>
  <w:footnote w:type="continuationSeparator" w:id="0">
    <w:p w14:paraId="0CBE7406" w14:textId="77777777" w:rsidR="00C77705" w:rsidRDefault="00C77705" w:rsidP="00955B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1EEA51" w14:textId="77777777" w:rsidR="00402959" w:rsidRDefault="00402959">
    <w:pPr>
      <w:pStyle w:val="ac"/>
      <w:jc w:val="center"/>
    </w:pPr>
  </w:p>
  <w:p w14:paraId="571019B7" w14:textId="77777777" w:rsidR="00402959" w:rsidRDefault="00402959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55933"/>
    <w:multiLevelType w:val="hybridMultilevel"/>
    <w:tmpl w:val="7E5E522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6680599"/>
    <w:multiLevelType w:val="multilevel"/>
    <w:tmpl w:val="FC0613A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" w15:restartNumberingAfterBreak="0">
    <w:nsid w:val="06744C16"/>
    <w:multiLevelType w:val="multilevel"/>
    <w:tmpl w:val="3F3C4C5E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" w15:restartNumberingAfterBreak="0">
    <w:nsid w:val="0D105E11"/>
    <w:multiLevelType w:val="multilevel"/>
    <w:tmpl w:val="8C0ADDF2"/>
    <w:lvl w:ilvl="0">
      <w:start w:val="8"/>
      <w:numFmt w:val="decimal"/>
      <w:lvlText w:val="%1."/>
      <w:lvlJc w:val="left"/>
      <w:pPr>
        <w:tabs>
          <w:tab w:val="num" w:pos="1947"/>
        </w:tabs>
        <w:ind w:left="1947" w:hanging="1095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cs="Times New Roman" w:hint="default"/>
        <w:b/>
      </w:rPr>
    </w:lvl>
  </w:abstractNum>
  <w:abstractNum w:abstractNumId="4" w15:restartNumberingAfterBreak="0">
    <w:nsid w:val="0D842BEF"/>
    <w:multiLevelType w:val="multilevel"/>
    <w:tmpl w:val="5B5EB6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EC8390A"/>
    <w:multiLevelType w:val="hybridMultilevel"/>
    <w:tmpl w:val="EAD20760"/>
    <w:lvl w:ilvl="0" w:tplc="3CE440A8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7" w15:restartNumberingAfterBreak="0">
    <w:nsid w:val="0F3926F8"/>
    <w:multiLevelType w:val="hybridMultilevel"/>
    <w:tmpl w:val="74DA390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105E23B2"/>
    <w:multiLevelType w:val="multilevel"/>
    <w:tmpl w:val="ACFA9E2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9" w15:restartNumberingAfterBreak="0">
    <w:nsid w:val="23830254"/>
    <w:multiLevelType w:val="hybridMultilevel"/>
    <w:tmpl w:val="ECE486DE"/>
    <w:lvl w:ilvl="0" w:tplc="3CE440A8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0" w15:restartNumberingAfterBreak="0">
    <w:nsid w:val="263B4C9D"/>
    <w:multiLevelType w:val="multilevel"/>
    <w:tmpl w:val="E3F82F8C"/>
    <w:lvl w:ilvl="0">
      <w:start w:val="7"/>
      <w:numFmt w:val="decimal"/>
      <w:lvlText w:val="%1."/>
      <w:lvlJc w:val="left"/>
      <w:pPr>
        <w:ind w:left="1069" w:hanging="36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99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9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27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7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677" w:hanging="1800"/>
      </w:pPr>
      <w:rPr>
        <w:rFonts w:hint="default"/>
      </w:rPr>
    </w:lvl>
  </w:abstractNum>
  <w:abstractNum w:abstractNumId="11" w15:restartNumberingAfterBreak="0">
    <w:nsid w:val="2DB10919"/>
    <w:multiLevelType w:val="multilevel"/>
    <w:tmpl w:val="4B92B7CA"/>
    <w:lvl w:ilvl="0">
      <w:start w:val="1"/>
      <w:numFmt w:val="decimal"/>
      <w:lvlText w:val="%1."/>
      <w:lvlJc w:val="left"/>
      <w:pPr>
        <w:tabs>
          <w:tab w:val="num" w:pos="1947"/>
        </w:tabs>
        <w:ind w:left="1947" w:hanging="1095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1060"/>
        </w:tabs>
        <w:ind w:left="1060" w:hanging="360"/>
      </w:pPr>
      <w:rPr>
        <w:rFonts w:cs="Times New Roman"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tabs>
          <w:tab w:val="num" w:pos="1420"/>
        </w:tabs>
        <w:ind w:left="1420" w:hanging="720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420"/>
        </w:tabs>
        <w:ind w:left="1420" w:hanging="72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780"/>
        </w:tabs>
        <w:ind w:left="1780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140"/>
        </w:tabs>
        <w:ind w:left="2140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500"/>
        </w:tabs>
        <w:ind w:left="2500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00"/>
        </w:tabs>
        <w:ind w:left="2500" w:hanging="1800"/>
      </w:pPr>
      <w:rPr>
        <w:rFonts w:cs="Times New Roman" w:hint="default"/>
        <w:b/>
      </w:rPr>
    </w:lvl>
  </w:abstractNum>
  <w:abstractNum w:abstractNumId="12" w15:restartNumberingAfterBreak="0">
    <w:nsid w:val="30A2760A"/>
    <w:multiLevelType w:val="multilevel"/>
    <w:tmpl w:val="45C05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0AF6CE1"/>
    <w:multiLevelType w:val="multilevel"/>
    <w:tmpl w:val="7EA85CB4"/>
    <w:lvl w:ilvl="0">
      <w:start w:val="4"/>
      <w:numFmt w:val="decimal"/>
      <w:lvlText w:val="%1"/>
      <w:lvlJc w:val="left"/>
      <w:pPr>
        <w:ind w:left="107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7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7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70" w:hanging="1800"/>
      </w:pPr>
      <w:rPr>
        <w:rFonts w:hint="default"/>
      </w:rPr>
    </w:lvl>
  </w:abstractNum>
  <w:abstractNum w:abstractNumId="14" w15:restartNumberingAfterBreak="0">
    <w:nsid w:val="32B911A2"/>
    <w:multiLevelType w:val="hybridMultilevel"/>
    <w:tmpl w:val="7CF8CBE0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9E11D33"/>
    <w:multiLevelType w:val="hybridMultilevel"/>
    <w:tmpl w:val="D3D64D6E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1B6DFF"/>
    <w:multiLevelType w:val="hybridMultilevel"/>
    <w:tmpl w:val="212ABD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8" w15:restartNumberingAfterBreak="0">
    <w:nsid w:val="440118D8"/>
    <w:multiLevelType w:val="multilevel"/>
    <w:tmpl w:val="2BCC8E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9" w15:restartNumberingAfterBreak="0">
    <w:nsid w:val="449371B1"/>
    <w:multiLevelType w:val="multilevel"/>
    <w:tmpl w:val="D5AE02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4E377B8"/>
    <w:multiLevelType w:val="multilevel"/>
    <w:tmpl w:val="521EB4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A4E67CC"/>
    <w:multiLevelType w:val="hybridMultilevel"/>
    <w:tmpl w:val="C472F39E"/>
    <w:lvl w:ilvl="0" w:tplc="432A1624">
      <w:start w:val="2"/>
      <w:numFmt w:val="decimal"/>
      <w:lvlText w:val="%1."/>
      <w:lvlJc w:val="left"/>
      <w:pPr>
        <w:ind w:left="1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20" w:hanging="180"/>
      </w:pPr>
      <w:rPr>
        <w:rFonts w:cs="Times New Roman"/>
      </w:rPr>
    </w:lvl>
  </w:abstractNum>
  <w:abstractNum w:abstractNumId="22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645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86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933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00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07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149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2216" w:hanging="360"/>
      </w:pPr>
      <w:rPr>
        <w:rFonts w:ascii="Wingdings" w:hAnsi="Wingdings" w:hint="default"/>
      </w:rPr>
    </w:lvl>
  </w:abstractNum>
  <w:abstractNum w:abstractNumId="23" w15:restartNumberingAfterBreak="0">
    <w:nsid w:val="54157FB3"/>
    <w:multiLevelType w:val="hybridMultilevel"/>
    <w:tmpl w:val="76121630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 w15:restartNumberingAfterBreak="0">
    <w:nsid w:val="557A6250"/>
    <w:multiLevelType w:val="multilevel"/>
    <w:tmpl w:val="A5BA4A96"/>
    <w:lvl w:ilvl="0">
      <w:start w:val="4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571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25" w15:restartNumberingAfterBreak="0">
    <w:nsid w:val="578C5145"/>
    <w:multiLevelType w:val="multilevel"/>
    <w:tmpl w:val="1234CA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26" w15:restartNumberingAfterBreak="0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cs="Times New Roman" w:hint="default"/>
      </w:rPr>
    </w:lvl>
    <w:lvl w:ilvl="2">
      <w:start w:val="1"/>
      <w:numFmt w:val="decimal"/>
      <w:lvlText w:val="3.2.%3."/>
      <w:lvlJc w:val="left"/>
      <w:pPr>
        <w:ind w:left="2223" w:hanging="123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cs="Times New Roman" w:hint="default"/>
      </w:rPr>
    </w:lvl>
  </w:abstractNum>
  <w:abstractNum w:abstractNumId="27" w15:restartNumberingAfterBreak="0">
    <w:nsid w:val="5FE80234"/>
    <w:multiLevelType w:val="multilevel"/>
    <w:tmpl w:val="86FCEA32"/>
    <w:lvl w:ilvl="0">
      <w:start w:val="4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28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 w15:restartNumberingAfterBreak="0">
    <w:nsid w:val="61FD7A83"/>
    <w:multiLevelType w:val="multilevel"/>
    <w:tmpl w:val="828A8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26D44B8"/>
    <w:multiLevelType w:val="hybridMultilevel"/>
    <w:tmpl w:val="4C364CC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3377A1A"/>
    <w:multiLevelType w:val="multilevel"/>
    <w:tmpl w:val="0E3205D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32" w15:restartNumberingAfterBreak="0">
    <w:nsid w:val="65996EB5"/>
    <w:multiLevelType w:val="hybridMultilevel"/>
    <w:tmpl w:val="A814BA18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65C61DA2"/>
    <w:multiLevelType w:val="multilevel"/>
    <w:tmpl w:val="1406AAA4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9"/>
      <w:numFmt w:val="decimal"/>
      <w:lvlText w:val="%1.%2."/>
      <w:lvlJc w:val="left"/>
      <w:pPr>
        <w:ind w:left="1571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cs="Times New Roman" w:hint="default"/>
      </w:rPr>
    </w:lvl>
  </w:abstractNum>
  <w:abstractNum w:abstractNumId="34" w15:restartNumberingAfterBreak="0">
    <w:nsid w:val="662E32DA"/>
    <w:multiLevelType w:val="multilevel"/>
    <w:tmpl w:val="FC82C2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5" w15:restartNumberingAfterBreak="0">
    <w:nsid w:val="668259B4"/>
    <w:multiLevelType w:val="hybridMultilevel"/>
    <w:tmpl w:val="258487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6" w15:restartNumberingAfterBreak="0">
    <w:nsid w:val="682F20DC"/>
    <w:multiLevelType w:val="multilevel"/>
    <w:tmpl w:val="80CEDA7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37" w15:restartNumberingAfterBreak="0">
    <w:nsid w:val="6DD25D8B"/>
    <w:multiLevelType w:val="multilevel"/>
    <w:tmpl w:val="EA463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8DE2EEC"/>
    <w:multiLevelType w:val="hybridMultilevel"/>
    <w:tmpl w:val="C41258F4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26"/>
  </w:num>
  <w:num w:numId="3">
    <w:abstractNumId w:val="31"/>
  </w:num>
  <w:num w:numId="4">
    <w:abstractNumId w:val="33"/>
  </w:num>
  <w:num w:numId="5">
    <w:abstractNumId w:val="27"/>
  </w:num>
  <w:num w:numId="6">
    <w:abstractNumId w:val="24"/>
  </w:num>
  <w:num w:numId="7">
    <w:abstractNumId w:val="35"/>
  </w:num>
  <w:num w:numId="8">
    <w:abstractNumId w:val="14"/>
  </w:num>
  <w:num w:numId="9">
    <w:abstractNumId w:val="39"/>
  </w:num>
  <w:num w:numId="10">
    <w:abstractNumId w:val="21"/>
  </w:num>
  <w:num w:numId="11">
    <w:abstractNumId w:val="25"/>
  </w:num>
  <w:num w:numId="12">
    <w:abstractNumId w:val="17"/>
  </w:num>
  <w:num w:numId="13">
    <w:abstractNumId w:val="16"/>
  </w:num>
  <w:num w:numId="14">
    <w:abstractNumId w:val="18"/>
  </w:num>
  <w:num w:numId="15">
    <w:abstractNumId w:val="1"/>
  </w:num>
  <w:num w:numId="16">
    <w:abstractNumId w:val="15"/>
  </w:num>
  <w:num w:numId="17">
    <w:abstractNumId w:val="0"/>
  </w:num>
  <w:num w:numId="18">
    <w:abstractNumId w:val="32"/>
  </w:num>
  <w:num w:numId="19">
    <w:abstractNumId w:val="10"/>
  </w:num>
  <w:num w:numId="20">
    <w:abstractNumId w:val="7"/>
  </w:num>
  <w:num w:numId="21">
    <w:abstractNumId w:val="3"/>
  </w:num>
  <w:num w:numId="22">
    <w:abstractNumId w:val="2"/>
  </w:num>
  <w:num w:numId="23">
    <w:abstractNumId w:val="5"/>
  </w:num>
  <w:num w:numId="24">
    <w:abstractNumId w:val="8"/>
  </w:num>
  <w:num w:numId="25">
    <w:abstractNumId w:val="9"/>
  </w:num>
  <w:num w:numId="26">
    <w:abstractNumId w:val="38"/>
  </w:num>
  <w:num w:numId="27">
    <w:abstractNumId w:val="22"/>
  </w:num>
  <w:num w:numId="28">
    <w:abstractNumId w:val="6"/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8"/>
  </w:num>
  <w:num w:numId="31">
    <w:abstractNumId w:val="34"/>
  </w:num>
  <w:num w:numId="32">
    <w:abstractNumId w:val="36"/>
  </w:num>
  <w:num w:numId="33">
    <w:abstractNumId w:val="30"/>
  </w:num>
  <w:num w:numId="34">
    <w:abstractNumId w:val="13"/>
  </w:num>
  <w:num w:numId="35">
    <w:abstractNumId w:val="4"/>
  </w:num>
  <w:num w:numId="36">
    <w:abstractNumId w:val="12"/>
  </w:num>
  <w:num w:numId="37">
    <w:abstractNumId w:val="29"/>
  </w:num>
  <w:num w:numId="38">
    <w:abstractNumId w:val="20"/>
  </w:num>
  <w:num w:numId="39">
    <w:abstractNumId w:val="37"/>
  </w:num>
  <w:num w:numId="40">
    <w:abstractNumId w:val="19"/>
  </w:num>
  <w:num w:numId="41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5A77"/>
    <w:rsid w:val="00003452"/>
    <w:rsid w:val="00006966"/>
    <w:rsid w:val="000208E7"/>
    <w:rsid w:val="00026207"/>
    <w:rsid w:val="00030299"/>
    <w:rsid w:val="00031094"/>
    <w:rsid w:val="0003262B"/>
    <w:rsid w:val="00037C51"/>
    <w:rsid w:val="00040256"/>
    <w:rsid w:val="00056081"/>
    <w:rsid w:val="00057B3D"/>
    <w:rsid w:val="00060A24"/>
    <w:rsid w:val="00063D31"/>
    <w:rsid w:val="000645A5"/>
    <w:rsid w:val="000679DE"/>
    <w:rsid w:val="00071DB5"/>
    <w:rsid w:val="00074D87"/>
    <w:rsid w:val="0007505A"/>
    <w:rsid w:val="00080D74"/>
    <w:rsid w:val="00080FA4"/>
    <w:rsid w:val="0008177B"/>
    <w:rsid w:val="00085287"/>
    <w:rsid w:val="0008627E"/>
    <w:rsid w:val="00086A11"/>
    <w:rsid w:val="000959B9"/>
    <w:rsid w:val="00097323"/>
    <w:rsid w:val="000A0B15"/>
    <w:rsid w:val="000A3B2E"/>
    <w:rsid w:val="000A4E30"/>
    <w:rsid w:val="000A5024"/>
    <w:rsid w:val="000A6E67"/>
    <w:rsid w:val="000B64A2"/>
    <w:rsid w:val="000C0D93"/>
    <w:rsid w:val="000C38AF"/>
    <w:rsid w:val="000C5A77"/>
    <w:rsid w:val="000C7E5F"/>
    <w:rsid w:val="000D282C"/>
    <w:rsid w:val="000D4B7B"/>
    <w:rsid w:val="000D7412"/>
    <w:rsid w:val="000E3302"/>
    <w:rsid w:val="000E4EA0"/>
    <w:rsid w:val="000E780C"/>
    <w:rsid w:val="000F1D23"/>
    <w:rsid w:val="000F2070"/>
    <w:rsid w:val="000F6C68"/>
    <w:rsid w:val="000F7A08"/>
    <w:rsid w:val="00110230"/>
    <w:rsid w:val="001118FE"/>
    <w:rsid w:val="00111FEC"/>
    <w:rsid w:val="00115C8D"/>
    <w:rsid w:val="00117DA7"/>
    <w:rsid w:val="00121457"/>
    <w:rsid w:val="0014031B"/>
    <w:rsid w:val="0014197C"/>
    <w:rsid w:val="001423AC"/>
    <w:rsid w:val="00144677"/>
    <w:rsid w:val="001502EC"/>
    <w:rsid w:val="0015267F"/>
    <w:rsid w:val="001558F3"/>
    <w:rsid w:val="00162437"/>
    <w:rsid w:val="00162518"/>
    <w:rsid w:val="00164449"/>
    <w:rsid w:val="00164AEF"/>
    <w:rsid w:val="00167F49"/>
    <w:rsid w:val="00171F4A"/>
    <w:rsid w:val="00172DFC"/>
    <w:rsid w:val="00181B91"/>
    <w:rsid w:val="00182741"/>
    <w:rsid w:val="0018610E"/>
    <w:rsid w:val="00187644"/>
    <w:rsid w:val="00187913"/>
    <w:rsid w:val="00191A9A"/>
    <w:rsid w:val="00191CD3"/>
    <w:rsid w:val="001925AB"/>
    <w:rsid w:val="00192B2E"/>
    <w:rsid w:val="001A06D8"/>
    <w:rsid w:val="001A11BA"/>
    <w:rsid w:val="001A1812"/>
    <w:rsid w:val="001A3B1B"/>
    <w:rsid w:val="001A6DFF"/>
    <w:rsid w:val="001A7E96"/>
    <w:rsid w:val="001B15A4"/>
    <w:rsid w:val="001B6F08"/>
    <w:rsid w:val="001C0FAA"/>
    <w:rsid w:val="001C1B6A"/>
    <w:rsid w:val="001C55CA"/>
    <w:rsid w:val="001C73E2"/>
    <w:rsid w:val="001D1604"/>
    <w:rsid w:val="001D2427"/>
    <w:rsid w:val="001D6042"/>
    <w:rsid w:val="001E22C1"/>
    <w:rsid w:val="001E619F"/>
    <w:rsid w:val="001F1221"/>
    <w:rsid w:val="001F4199"/>
    <w:rsid w:val="00203EC3"/>
    <w:rsid w:val="00205F02"/>
    <w:rsid w:val="0020617E"/>
    <w:rsid w:val="002101B6"/>
    <w:rsid w:val="00211D4B"/>
    <w:rsid w:val="00211FEF"/>
    <w:rsid w:val="00214F8E"/>
    <w:rsid w:val="002176F8"/>
    <w:rsid w:val="00223B07"/>
    <w:rsid w:val="00236B9F"/>
    <w:rsid w:val="00236EA1"/>
    <w:rsid w:val="002418D9"/>
    <w:rsid w:val="00242E98"/>
    <w:rsid w:val="002434E6"/>
    <w:rsid w:val="00244DAB"/>
    <w:rsid w:val="00245529"/>
    <w:rsid w:val="00251554"/>
    <w:rsid w:val="00264A97"/>
    <w:rsid w:val="002732E2"/>
    <w:rsid w:val="00274160"/>
    <w:rsid w:val="00274860"/>
    <w:rsid w:val="00275562"/>
    <w:rsid w:val="0027779A"/>
    <w:rsid w:val="0028181F"/>
    <w:rsid w:val="002866A9"/>
    <w:rsid w:val="002A7472"/>
    <w:rsid w:val="002B2078"/>
    <w:rsid w:val="002B5D4D"/>
    <w:rsid w:val="002C4E98"/>
    <w:rsid w:val="002C6708"/>
    <w:rsid w:val="002D005D"/>
    <w:rsid w:val="002D209C"/>
    <w:rsid w:val="002D3D03"/>
    <w:rsid w:val="002D5977"/>
    <w:rsid w:val="002E36B7"/>
    <w:rsid w:val="002E5912"/>
    <w:rsid w:val="002E6A11"/>
    <w:rsid w:val="002F34AF"/>
    <w:rsid w:val="002F479E"/>
    <w:rsid w:val="002F58E4"/>
    <w:rsid w:val="0030298C"/>
    <w:rsid w:val="0030379D"/>
    <w:rsid w:val="00303823"/>
    <w:rsid w:val="0031410B"/>
    <w:rsid w:val="00320B2B"/>
    <w:rsid w:val="00326748"/>
    <w:rsid w:val="0033219E"/>
    <w:rsid w:val="003323AB"/>
    <w:rsid w:val="00333C07"/>
    <w:rsid w:val="0033504C"/>
    <w:rsid w:val="00343D44"/>
    <w:rsid w:val="00351C13"/>
    <w:rsid w:val="00356638"/>
    <w:rsid w:val="00356BFA"/>
    <w:rsid w:val="003728C1"/>
    <w:rsid w:val="00373946"/>
    <w:rsid w:val="003879F7"/>
    <w:rsid w:val="00390FBF"/>
    <w:rsid w:val="00391C6E"/>
    <w:rsid w:val="00393716"/>
    <w:rsid w:val="003A22C6"/>
    <w:rsid w:val="003A3FD1"/>
    <w:rsid w:val="003A6925"/>
    <w:rsid w:val="003A7692"/>
    <w:rsid w:val="003B3808"/>
    <w:rsid w:val="003B7C16"/>
    <w:rsid w:val="003C279D"/>
    <w:rsid w:val="003D0BDA"/>
    <w:rsid w:val="003D6916"/>
    <w:rsid w:val="003D7192"/>
    <w:rsid w:val="003D7D8D"/>
    <w:rsid w:val="003E46D8"/>
    <w:rsid w:val="003F3551"/>
    <w:rsid w:val="003F36AC"/>
    <w:rsid w:val="00402959"/>
    <w:rsid w:val="00403870"/>
    <w:rsid w:val="00416371"/>
    <w:rsid w:val="00421D37"/>
    <w:rsid w:val="00422ADF"/>
    <w:rsid w:val="004302B2"/>
    <w:rsid w:val="0043044D"/>
    <w:rsid w:val="0043413B"/>
    <w:rsid w:val="00434D06"/>
    <w:rsid w:val="0043686E"/>
    <w:rsid w:val="004402C0"/>
    <w:rsid w:val="004449E1"/>
    <w:rsid w:val="00444AC2"/>
    <w:rsid w:val="004459CE"/>
    <w:rsid w:val="00454833"/>
    <w:rsid w:val="004657AB"/>
    <w:rsid w:val="00467234"/>
    <w:rsid w:val="004773F3"/>
    <w:rsid w:val="00482025"/>
    <w:rsid w:val="00487530"/>
    <w:rsid w:val="00490389"/>
    <w:rsid w:val="004916A5"/>
    <w:rsid w:val="00492994"/>
    <w:rsid w:val="0049449F"/>
    <w:rsid w:val="004A0CF2"/>
    <w:rsid w:val="004A2974"/>
    <w:rsid w:val="004A67CB"/>
    <w:rsid w:val="004B059F"/>
    <w:rsid w:val="004B3262"/>
    <w:rsid w:val="004C4FE8"/>
    <w:rsid w:val="004C62A5"/>
    <w:rsid w:val="004C6B4B"/>
    <w:rsid w:val="004D19EE"/>
    <w:rsid w:val="004D33FD"/>
    <w:rsid w:val="004D48D7"/>
    <w:rsid w:val="004D70D4"/>
    <w:rsid w:val="004E3613"/>
    <w:rsid w:val="004E3D96"/>
    <w:rsid w:val="004E50DF"/>
    <w:rsid w:val="004E5A44"/>
    <w:rsid w:val="004F2848"/>
    <w:rsid w:val="004F6C83"/>
    <w:rsid w:val="004F76C0"/>
    <w:rsid w:val="00507E65"/>
    <w:rsid w:val="00510138"/>
    <w:rsid w:val="00510B59"/>
    <w:rsid w:val="005117EE"/>
    <w:rsid w:val="0052044A"/>
    <w:rsid w:val="00522225"/>
    <w:rsid w:val="005229BF"/>
    <w:rsid w:val="00531A04"/>
    <w:rsid w:val="00532B91"/>
    <w:rsid w:val="0053345F"/>
    <w:rsid w:val="00533A4E"/>
    <w:rsid w:val="00534388"/>
    <w:rsid w:val="00535278"/>
    <w:rsid w:val="00545210"/>
    <w:rsid w:val="00546421"/>
    <w:rsid w:val="005515F7"/>
    <w:rsid w:val="00554BA7"/>
    <w:rsid w:val="005551CB"/>
    <w:rsid w:val="00563D74"/>
    <w:rsid w:val="0057031B"/>
    <w:rsid w:val="00573789"/>
    <w:rsid w:val="005746FB"/>
    <w:rsid w:val="0057691A"/>
    <w:rsid w:val="00577B79"/>
    <w:rsid w:val="005825E8"/>
    <w:rsid w:val="005849B4"/>
    <w:rsid w:val="005852E1"/>
    <w:rsid w:val="00590643"/>
    <w:rsid w:val="005933A1"/>
    <w:rsid w:val="00594AAA"/>
    <w:rsid w:val="005A07F4"/>
    <w:rsid w:val="005A0EA4"/>
    <w:rsid w:val="005A2F68"/>
    <w:rsid w:val="005B25D4"/>
    <w:rsid w:val="005B37EB"/>
    <w:rsid w:val="005B5FDD"/>
    <w:rsid w:val="005B789F"/>
    <w:rsid w:val="005D7099"/>
    <w:rsid w:val="005D7C10"/>
    <w:rsid w:val="005E1797"/>
    <w:rsid w:val="005F2C52"/>
    <w:rsid w:val="005F2FD0"/>
    <w:rsid w:val="005F3A25"/>
    <w:rsid w:val="005F3B54"/>
    <w:rsid w:val="005F3DE0"/>
    <w:rsid w:val="005F4BFC"/>
    <w:rsid w:val="005F7327"/>
    <w:rsid w:val="00600E19"/>
    <w:rsid w:val="00603355"/>
    <w:rsid w:val="00607717"/>
    <w:rsid w:val="006102D3"/>
    <w:rsid w:val="00610555"/>
    <w:rsid w:val="00610F3F"/>
    <w:rsid w:val="00611FD0"/>
    <w:rsid w:val="00613179"/>
    <w:rsid w:val="00613C3C"/>
    <w:rsid w:val="006251F2"/>
    <w:rsid w:val="006327A9"/>
    <w:rsid w:val="00632941"/>
    <w:rsid w:val="006423BB"/>
    <w:rsid w:val="00645313"/>
    <w:rsid w:val="00646BDF"/>
    <w:rsid w:val="00650FA0"/>
    <w:rsid w:val="00651DF5"/>
    <w:rsid w:val="0065366A"/>
    <w:rsid w:val="00654BA7"/>
    <w:rsid w:val="00660F3A"/>
    <w:rsid w:val="00663F0E"/>
    <w:rsid w:val="006659B0"/>
    <w:rsid w:val="006660A9"/>
    <w:rsid w:val="006660B3"/>
    <w:rsid w:val="00666A0B"/>
    <w:rsid w:val="0066770B"/>
    <w:rsid w:val="006702A3"/>
    <w:rsid w:val="00671661"/>
    <w:rsid w:val="00681611"/>
    <w:rsid w:val="006821CF"/>
    <w:rsid w:val="006839CF"/>
    <w:rsid w:val="00687D6F"/>
    <w:rsid w:val="00691040"/>
    <w:rsid w:val="00696316"/>
    <w:rsid w:val="006A0F0D"/>
    <w:rsid w:val="006A1667"/>
    <w:rsid w:val="006A39FD"/>
    <w:rsid w:val="006A6E3B"/>
    <w:rsid w:val="006B1AF0"/>
    <w:rsid w:val="006B32C0"/>
    <w:rsid w:val="006C4815"/>
    <w:rsid w:val="006C5AAD"/>
    <w:rsid w:val="006C72D3"/>
    <w:rsid w:val="006D1129"/>
    <w:rsid w:val="006E73C2"/>
    <w:rsid w:val="006F0D85"/>
    <w:rsid w:val="006F1412"/>
    <w:rsid w:val="006F435B"/>
    <w:rsid w:val="006F4551"/>
    <w:rsid w:val="00701538"/>
    <w:rsid w:val="007026A8"/>
    <w:rsid w:val="00702BE6"/>
    <w:rsid w:val="00711110"/>
    <w:rsid w:val="007208E4"/>
    <w:rsid w:val="007257ED"/>
    <w:rsid w:val="00734191"/>
    <w:rsid w:val="0074148B"/>
    <w:rsid w:val="00744C8C"/>
    <w:rsid w:val="0075028A"/>
    <w:rsid w:val="00751EA4"/>
    <w:rsid w:val="0075220F"/>
    <w:rsid w:val="00767057"/>
    <w:rsid w:val="00775BBE"/>
    <w:rsid w:val="00777438"/>
    <w:rsid w:val="00781251"/>
    <w:rsid w:val="00783ADC"/>
    <w:rsid w:val="0078581F"/>
    <w:rsid w:val="00787433"/>
    <w:rsid w:val="007904C7"/>
    <w:rsid w:val="00792252"/>
    <w:rsid w:val="007A02E0"/>
    <w:rsid w:val="007A7409"/>
    <w:rsid w:val="007B19FD"/>
    <w:rsid w:val="007B55AD"/>
    <w:rsid w:val="007D3F33"/>
    <w:rsid w:val="007D7561"/>
    <w:rsid w:val="007E7BAD"/>
    <w:rsid w:val="007F0F52"/>
    <w:rsid w:val="00801F15"/>
    <w:rsid w:val="00802A43"/>
    <w:rsid w:val="008124D9"/>
    <w:rsid w:val="0081525D"/>
    <w:rsid w:val="008175AE"/>
    <w:rsid w:val="00823210"/>
    <w:rsid w:val="00826BBA"/>
    <w:rsid w:val="00830E16"/>
    <w:rsid w:val="00834082"/>
    <w:rsid w:val="00840522"/>
    <w:rsid w:val="00847BD7"/>
    <w:rsid w:val="00850848"/>
    <w:rsid w:val="00851501"/>
    <w:rsid w:val="00852EAB"/>
    <w:rsid w:val="00862DC6"/>
    <w:rsid w:val="008658C5"/>
    <w:rsid w:val="00867669"/>
    <w:rsid w:val="008715C8"/>
    <w:rsid w:val="00872F36"/>
    <w:rsid w:val="008733FF"/>
    <w:rsid w:val="008734AD"/>
    <w:rsid w:val="00874819"/>
    <w:rsid w:val="00874DE5"/>
    <w:rsid w:val="00877804"/>
    <w:rsid w:val="00880E8F"/>
    <w:rsid w:val="00885771"/>
    <w:rsid w:val="008906D7"/>
    <w:rsid w:val="0089567E"/>
    <w:rsid w:val="008A27C4"/>
    <w:rsid w:val="008A3852"/>
    <w:rsid w:val="008A50B9"/>
    <w:rsid w:val="008A5209"/>
    <w:rsid w:val="008A52DF"/>
    <w:rsid w:val="008A5BBE"/>
    <w:rsid w:val="008B0AFB"/>
    <w:rsid w:val="008B4A74"/>
    <w:rsid w:val="008B7814"/>
    <w:rsid w:val="008C236C"/>
    <w:rsid w:val="008C3A85"/>
    <w:rsid w:val="008C629C"/>
    <w:rsid w:val="008C658E"/>
    <w:rsid w:val="008C6B2C"/>
    <w:rsid w:val="008D025B"/>
    <w:rsid w:val="008D073A"/>
    <w:rsid w:val="008D1D1F"/>
    <w:rsid w:val="008E1724"/>
    <w:rsid w:val="008E1825"/>
    <w:rsid w:val="00900368"/>
    <w:rsid w:val="00901456"/>
    <w:rsid w:val="00902C9D"/>
    <w:rsid w:val="00902FE5"/>
    <w:rsid w:val="00907B5A"/>
    <w:rsid w:val="009119EE"/>
    <w:rsid w:val="00912DA1"/>
    <w:rsid w:val="00913769"/>
    <w:rsid w:val="009249EC"/>
    <w:rsid w:val="00925644"/>
    <w:rsid w:val="009258EA"/>
    <w:rsid w:val="00927FF7"/>
    <w:rsid w:val="00930E7A"/>
    <w:rsid w:val="00940129"/>
    <w:rsid w:val="00946FB7"/>
    <w:rsid w:val="00950C7E"/>
    <w:rsid w:val="00950F62"/>
    <w:rsid w:val="00952E47"/>
    <w:rsid w:val="00955ABC"/>
    <w:rsid w:val="00955BB2"/>
    <w:rsid w:val="0095698B"/>
    <w:rsid w:val="00956E21"/>
    <w:rsid w:val="0096132A"/>
    <w:rsid w:val="0096660E"/>
    <w:rsid w:val="009748D0"/>
    <w:rsid w:val="0097512B"/>
    <w:rsid w:val="0097629E"/>
    <w:rsid w:val="0098040C"/>
    <w:rsid w:val="009835A6"/>
    <w:rsid w:val="009841F8"/>
    <w:rsid w:val="00984617"/>
    <w:rsid w:val="009903DE"/>
    <w:rsid w:val="00993CFD"/>
    <w:rsid w:val="009948FC"/>
    <w:rsid w:val="00994B31"/>
    <w:rsid w:val="009962A0"/>
    <w:rsid w:val="009A0DFA"/>
    <w:rsid w:val="009A4E90"/>
    <w:rsid w:val="009B1881"/>
    <w:rsid w:val="009B1AD1"/>
    <w:rsid w:val="009B2996"/>
    <w:rsid w:val="009C0019"/>
    <w:rsid w:val="009C0223"/>
    <w:rsid w:val="009C0AC3"/>
    <w:rsid w:val="009C4854"/>
    <w:rsid w:val="009C66C7"/>
    <w:rsid w:val="009D439F"/>
    <w:rsid w:val="009E4626"/>
    <w:rsid w:val="009E4ECC"/>
    <w:rsid w:val="009F0B85"/>
    <w:rsid w:val="009F1131"/>
    <w:rsid w:val="009F6A2C"/>
    <w:rsid w:val="009F7F30"/>
    <w:rsid w:val="00A03C5C"/>
    <w:rsid w:val="00A04E02"/>
    <w:rsid w:val="00A0775B"/>
    <w:rsid w:val="00A11500"/>
    <w:rsid w:val="00A214A6"/>
    <w:rsid w:val="00A23EA1"/>
    <w:rsid w:val="00A25600"/>
    <w:rsid w:val="00A261B5"/>
    <w:rsid w:val="00A313DB"/>
    <w:rsid w:val="00A32EC0"/>
    <w:rsid w:val="00A35995"/>
    <w:rsid w:val="00A3703F"/>
    <w:rsid w:val="00A377FF"/>
    <w:rsid w:val="00A43BC7"/>
    <w:rsid w:val="00A474A5"/>
    <w:rsid w:val="00A537D4"/>
    <w:rsid w:val="00A629DB"/>
    <w:rsid w:val="00A62CBA"/>
    <w:rsid w:val="00A70174"/>
    <w:rsid w:val="00A805FF"/>
    <w:rsid w:val="00A80830"/>
    <w:rsid w:val="00A833E5"/>
    <w:rsid w:val="00A919A4"/>
    <w:rsid w:val="00A9289B"/>
    <w:rsid w:val="00AA0071"/>
    <w:rsid w:val="00AA072F"/>
    <w:rsid w:val="00AA0939"/>
    <w:rsid w:val="00AA4C16"/>
    <w:rsid w:val="00AA73DD"/>
    <w:rsid w:val="00AC141D"/>
    <w:rsid w:val="00AC397C"/>
    <w:rsid w:val="00AC43D4"/>
    <w:rsid w:val="00AD01AC"/>
    <w:rsid w:val="00AD4199"/>
    <w:rsid w:val="00AD4971"/>
    <w:rsid w:val="00AE1146"/>
    <w:rsid w:val="00AE1454"/>
    <w:rsid w:val="00AE1599"/>
    <w:rsid w:val="00AF0645"/>
    <w:rsid w:val="00AF243D"/>
    <w:rsid w:val="00AF452D"/>
    <w:rsid w:val="00AF6986"/>
    <w:rsid w:val="00B022E8"/>
    <w:rsid w:val="00B03466"/>
    <w:rsid w:val="00B056DC"/>
    <w:rsid w:val="00B05921"/>
    <w:rsid w:val="00B14611"/>
    <w:rsid w:val="00B16102"/>
    <w:rsid w:val="00B16761"/>
    <w:rsid w:val="00B2241A"/>
    <w:rsid w:val="00B261F3"/>
    <w:rsid w:val="00B27501"/>
    <w:rsid w:val="00B27525"/>
    <w:rsid w:val="00B34FEF"/>
    <w:rsid w:val="00B410BB"/>
    <w:rsid w:val="00B42A19"/>
    <w:rsid w:val="00B5235E"/>
    <w:rsid w:val="00B53C59"/>
    <w:rsid w:val="00B5706E"/>
    <w:rsid w:val="00B6280A"/>
    <w:rsid w:val="00B715B0"/>
    <w:rsid w:val="00B71F3D"/>
    <w:rsid w:val="00B72B5B"/>
    <w:rsid w:val="00B732DD"/>
    <w:rsid w:val="00B748F6"/>
    <w:rsid w:val="00B85E89"/>
    <w:rsid w:val="00B905B6"/>
    <w:rsid w:val="00B9113B"/>
    <w:rsid w:val="00B968FE"/>
    <w:rsid w:val="00B96B30"/>
    <w:rsid w:val="00B975B6"/>
    <w:rsid w:val="00BA0D10"/>
    <w:rsid w:val="00BA7060"/>
    <w:rsid w:val="00BB584A"/>
    <w:rsid w:val="00BC0C10"/>
    <w:rsid w:val="00BC1318"/>
    <w:rsid w:val="00BC2D8A"/>
    <w:rsid w:val="00BC4431"/>
    <w:rsid w:val="00BC57B1"/>
    <w:rsid w:val="00BC5F08"/>
    <w:rsid w:val="00BD308C"/>
    <w:rsid w:val="00BD5BCE"/>
    <w:rsid w:val="00BD7CC2"/>
    <w:rsid w:val="00BE4440"/>
    <w:rsid w:val="00BE781C"/>
    <w:rsid w:val="00BF15B0"/>
    <w:rsid w:val="00BF57C1"/>
    <w:rsid w:val="00C02076"/>
    <w:rsid w:val="00C0499D"/>
    <w:rsid w:val="00C114BF"/>
    <w:rsid w:val="00C1177B"/>
    <w:rsid w:val="00C2099F"/>
    <w:rsid w:val="00C2128A"/>
    <w:rsid w:val="00C217D5"/>
    <w:rsid w:val="00C24434"/>
    <w:rsid w:val="00C27913"/>
    <w:rsid w:val="00C32492"/>
    <w:rsid w:val="00C3421C"/>
    <w:rsid w:val="00C445B5"/>
    <w:rsid w:val="00C44B80"/>
    <w:rsid w:val="00C54765"/>
    <w:rsid w:val="00C55CC7"/>
    <w:rsid w:val="00C5662B"/>
    <w:rsid w:val="00C613C0"/>
    <w:rsid w:val="00C671C2"/>
    <w:rsid w:val="00C77705"/>
    <w:rsid w:val="00C816E9"/>
    <w:rsid w:val="00C82A4F"/>
    <w:rsid w:val="00C83EB8"/>
    <w:rsid w:val="00C900FF"/>
    <w:rsid w:val="00C90918"/>
    <w:rsid w:val="00C95145"/>
    <w:rsid w:val="00CA188E"/>
    <w:rsid w:val="00CA27D0"/>
    <w:rsid w:val="00CA4B2D"/>
    <w:rsid w:val="00CA5E74"/>
    <w:rsid w:val="00CB6405"/>
    <w:rsid w:val="00CB6DA6"/>
    <w:rsid w:val="00CC027D"/>
    <w:rsid w:val="00CC0917"/>
    <w:rsid w:val="00CC1FFC"/>
    <w:rsid w:val="00CC2D2B"/>
    <w:rsid w:val="00CC4FEB"/>
    <w:rsid w:val="00CC7EF0"/>
    <w:rsid w:val="00CD120C"/>
    <w:rsid w:val="00CD3287"/>
    <w:rsid w:val="00CD3BBF"/>
    <w:rsid w:val="00CE1AF0"/>
    <w:rsid w:val="00CF09BA"/>
    <w:rsid w:val="00CF3937"/>
    <w:rsid w:val="00CF47E6"/>
    <w:rsid w:val="00D02748"/>
    <w:rsid w:val="00D101BC"/>
    <w:rsid w:val="00D12014"/>
    <w:rsid w:val="00D13ACE"/>
    <w:rsid w:val="00D140E2"/>
    <w:rsid w:val="00D23B24"/>
    <w:rsid w:val="00D24D3B"/>
    <w:rsid w:val="00D308EC"/>
    <w:rsid w:val="00D346BD"/>
    <w:rsid w:val="00D34BE1"/>
    <w:rsid w:val="00D371A5"/>
    <w:rsid w:val="00D405AA"/>
    <w:rsid w:val="00D440CD"/>
    <w:rsid w:val="00D5081D"/>
    <w:rsid w:val="00D5593F"/>
    <w:rsid w:val="00D56B91"/>
    <w:rsid w:val="00D5703F"/>
    <w:rsid w:val="00D64CF4"/>
    <w:rsid w:val="00D64FBE"/>
    <w:rsid w:val="00D65B49"/>
    <w:rsid w:val="00D666EF"/>
    <w:rsid w:val="00D715A6"/>
    <w:rsid w:val="00D72428"/>
    <w:rsid w:val="00D72509"/>
    <w:rsid w:val="00D76EAF"/>
    <w:rsid w:val="00D80186"/>
    <w:rsid w:val="00D8114A"/>
    <w:rsid w:val="00D814B7"/>
    <w:rsid w:val="00D8288C"/>
    <w:rsid w:val="00D830F0"/>
    <w:rsid w:val="00D8531A"/>
    <w:rsid w:val="00D876D2"/>
    <w:rsid w:val="00D91EF3"/>
    <w:rsid w:val="00DA2D36"/>
    <w:rsid w:val="00DA4A3C"/>
    <w:rsid w:val="00DA6E95"/>
    <w:rsid w:val="00DB0923"/>
    <w:rsid w:val="00DB2159"/>
    <w:rsid w:val="00DC58B7"/>
    <w:rsid w:val="00DC6AE1"/>
    <w:rsid w:val="00DC7819"/>
    <w:rsid w:val="00DD1C12"/>
    <w:rsid w:val="00DD5229"/>
    <w:rsid w:val="00DE1273"/>
    <w:rsid w:val="00DE2B72"/>
    <w:rsid w:val="00DE4C1F"/>
    <w:rsid w:val="00DE6141"/>
    <w:rsid w:val="00DE7A4A"/>
    <w:rsid w:val="00DF204E"/>
    <w:rsid w:val="00DF2B30"/>
    <w:rsid w:val="00E014C4"/>
    <w:rsid w:val="00E13419"/>
    <w:rsid w:val="00E13660"/>
    <w:rsid w:val="00E13F49"/>
    <w:rsid w:val="00E14E2A"/>
    <w:rsid w:val="00E24374"/>
    <w:rsid w:val="00E3166D"/>
    <w:rsid w:val="00E32B5B"/>
    <w:rsid w:val="00E464AB"/>
    <w:rsid w:val="00E47518"/>
    <w:rsid w:val="00E54B7C"/>
    <w:rsid w:val="00E551F0"/>
    <w:rsid w:val="00E640A3"/>
    <w:rsid w:val="00E75C56"/>
    <w:rsid w:val="00E80A9E"/>
    <w:rsid w:val="00E81BFF"/>
    <w:rsid w:val="00E81C58"/>
    <w:rsid w:val="00E8504B"/>
    <w:rsid w:val="00E8504E"/>
    <w:rsid w:val="00EA1C38"/>
    <w:rsid w:val="00EA3A25"/>
    <w:rsid w:val="00EB1DDE"/>
    <w:rsid w:val="00EB6A56"/>
    <w:rsid w:val="00EC0806"/>
    <w:rsid w:val="00EC0E71"/>
    <w:rsid w:val="00EC3463"/>
    <w:rsid w:val="00EC3D7C"/>
    <w:rsid w:val="00ED4992"/>
    <w:rsid w:val="00ED6EFE"/>
    <w:rsid w:val="00EE64B0"/>
    <w:rsid w:val="00EE7397"/>
    <w:rsid w:val="00EF0638"/>
    <w:rsid w:val="00EF09A8"/>
    <w:rsid w:val="00EF0AAC"/>
    <w:rsid w:val="00EF6456"/>
    <w:rsid w:val="00F01A75"/>
    <w:rsid w:val="00F07050"/>
    <w:rsid w:val="00F0786A"/>
    <w:rsid w:val="00F12A2E"/>
    <w:rsid w:val="00F214F2"/>
    <w:rsid w:val="00F3233C"/>
    <w:rsid w:val="00F3491D"/>
    <w:rsid w:val="00F35713"/>
    <w:rsid w:val="00F4615D"/>
    <w:rsid w:val="00F470B3"/>
    <w:rsid w:val="00F513A4"/>
    <w:rsid w:val="00F52238"/>
    <w:rsid w:val="00F536C0"/>
    <w:rsid w:val="00F54E99"/>
    <w:rsid w:val="00F551CF"/>
    <w:rsid w:val="00F65259"/>
    <w:rsid w:val="00F66994"/>
    <w:rsid w:val="00F67C31"/>
    <w:rsid w:val="00F67EBE"/>
    <w:rsid w:val="00F7238F"/>
    <w:rsid w:val="00F72FCB"/>
    <w:rsid w:val="00F73127"/>
    <w:rsid w:val="00F77F59"/>
    <w:rsid w:val="00F8059C"/>
    <w:rsid w:val="00F856B4"/>
    <w:rsid w:val="00F91A45"/>
    <w:rsid w:val="00F954E9"/>
    <w:rsid w:val="00FA191D"/>
    <w:rsid w:val="00FA1D99"/>
    <w:rsid w:val="00FA74ED"/>
    <w:rsid w:val="00FB2893"/>
    <w:rsid w:val="00FB433A"/>
    <w:rsid w:val="00FB5C9F"/>
    <w:rsid w:val="00FB7D35"/>
    <w:rsid w:val="00FC285C"/>
    <w:rsid w:val="00FD13E6"/>
    <w:rsid w:val="00FD1AB1"/>
    <w:rsid w:val="00FD3C01"/>
    <w:rsid w:val="00FD6ADE"/>
    <w:rsid w:val="00FD6AFC"/>
    <w:rsid w:val="00FD7D1F"/>
    <w:rsid w:val="00FE007A"/>
    <w:rsid w:val="00FE0E9D"/>
    <w:rsid w:val="00FE2625"/>
    <w:rsid w:val="00FF0475"/>
    <w:rsid w:val="00FF36F5"/>
    <w:rsid w:val="00FF38D9"/>
    <w:rsid w:val="00FF6EFA"/>
    <w:rsid w:val="00FF7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ocId w14:val="32610A78"/>
  <w15:docId w15:val="{EC54B609-1775-46F0-BB0C-A48C45B49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F1412"/>
    <w:rPr>
      <w:rFonts w:ascii="Times New Roman" w:hAnsi="Times New Roman" w:cs="Times New Roman"/>
    </w:rPr>
  </w:style>
  <w:style w:type="paragraph" w:styleId="1">
    <w:name w:val="heading 1"/>
    <w:basedOn w:val="a"/>
    <w:link w:val="10"/>
    <w:uiPriority w:val="99"/>
    <w:qFormat/>
    <w:rsid w:val="005551C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5551CB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1558F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171F4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551CB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5551CB"/>
    <w:rPr>
      <w:rFonts w:ascii="Cambria" w:hAnsi="Cambria" w:cs="Times New Roman"/>
      <w:b/>
      <w:bCs/>
      <w:color w:val="4F81BD"/>
      <w:sz w:val="26"/>
      <w:szCs w:val="26"/>
      <w:lang w:eastAsia="ru-RU"/>
    </w:rPr>
  </w:style>
  <w:style w:type="character" w:styleId="a3">
    <w:name w:val="Strong"/>
    <w:basedOn w:val="a0"/>
    <w:uiPriority w:val="99"/>
    <w:qFormat/>
    <w:rsid w:val="005551CB"/>
    <w:rPr>
      <w:rFonts w:cs="Times New Roman"/>
      <w:b/>
      <w:bCs/>
    </w:rPr>
  </w:style>
  <w:style w:type="paragraph" w:customStyle="1" w:styleId="21">
    <w:name w:val="Основной текст 21"/>
    <w:basedOn w:val="a"/>
    <w:uiPriority w:val="99"/>
    <w:rsid w:val="006F1412"/>
    <w:pPr>
      <w:ind w:firstLine="709"/>
      <w:jc w:val="both"/>
    </w:pPr>
    <w:rPr>
      <w:sz w:val="24"/>
    </w:rPr>
  </w:style>
  <w:style w:type="table" w:styleId="a4">
    <w:name w:val="Table Grid"/>
    <w:basedOn w:val="a1"/>
    <w:uiPriority w:val="39"/>
    <w:rsid w:val="006F1412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aliases w:val="Нумерованый список,List Paragraph1"/>
    <w:basedOn w:val="a"/>
    <w:link w:val="a6"/>
    <w:uiPriority w:val="34"/>
    <w:qFormat/>
    <w:rsid w:val="006F1412"/>
    <w:pPr>
      <w:ind w:left="720"/>
      <w:contextualSpacing/>
    </w:pPr>
  </w:style>
  <w:style w:type="paragraph" w:customStyle="1" w:styleId="BodyText21">
    <w:name w:val="Body Text 21"/>
    <w:basedOn w:val="a"/>
    <w:rsid w:val="005F3A25"/>
    <w:pPr>
      <w:ind w:firstLine="709"/>
      <w:jc w:val="both"/>
    </w:pPr>
    <w:rPr>
      <w:sz w:val="24"/>
    </w:rPr>
  </w:style>
  <w:style w:type="paragraph" w:styleId="a7">
    <w:name w:val="Body Text Indent"/>
    <w:basedOn w:val="a"/>
    <w:link w:val="a8"/>
    <w:rsid w:val="00611FD0"/>
    <w:pPr>
      <w:spacing w:after="120"/>
      <w:ind w:left="283"/>
    </w:pPr>
    <w:rPr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locked/>
    <w:rsid w:val="00611FD0"/>
    <w:rPr>
      <w:rFonts w:ascii="Times New Roman" w:hAnsi="Times New Roman" w:cs="Times New Roman"/>
      <w:sz w:val="24"/>
      <w:szCs w:val="24"/>
      <w:lang w:eastAsia="ru-RU"/>
    </w:rPr>
  </w:style>
  <w:style w:type="paragraph" w:styleId="a9">
    <w:name w:val="Plain Text"/>
    <w:basedOn w:val="a"/>
    <w:link w:val="aa"/>
    <w:rsid w:val="00D346BD"/>
    <w:rPr>
      <w:rFonts w:ascii="Courier New" w:hAnsi="Courier New" w:cs="Courier New"/>
    </w:rPr>
  </w:style>
  <w:style w:type="character" w:customStyle="1" w:styleId="aa">
    <w:name w:val="Текст Знак"/>
    <w:basedOn w:val="a0"/>
    <w:link w:val="a9"/>
    <w:rsid w:val="00D346BD"/>
    <w:rPr>
      <w:rFonts w:ascii="Courier New" w:hAnsi="Courier New" w:cs="Courier New"/>
    </w:rPr>
  </w:style>
  <w:style w:type="paragraph" w:customStyle="1" w:styleId="11">
    <w:name w:val="Абзац списка1"/>
    <w:basedOn w:val="a"/>
    <w:rsid w:val="007D7561"/>
    <w:pPr>
      <w:ind w:left="720"/>
    </w:pPr>
  </w:style>
  <w:style w:type="paragraph" w:customStyle="1" w:styleId="ab">
    <w:name w:val="Таблица"/>
    <w:basedOn w:val="a"/>
    <w:rsid w:val="00E640A3"/>
    <w:pPr>
      <w:spacing w:after="120"/>
    </w:pPr>
    <w:rPr>
      <w:rFonts w:ascii="Arial" w:hAnsi="Arial"/>
      <w:sz w:val="24"/>
    </w:rPr>
  </w:style>
  <w:style w:type="paragraph" w:customStyle="1" w:styleId="22">
    <w:name w:val="Основной текст 22"/>
    <w:basedOn w:val="a"/>
    <w:rsid w:val="00FD6AFC"/>
    <w:pPr>
      <w:overflowPunct w:val="0"/>
      <w:autoSpaceDE w:val="0"/>
      <w:autoSpaceDN w:val="0"/>
      <w:adjustRightInd w:val="0"/>
      <w:jc w:val="center"/>
    </w:pPr>
    <w:rPr>
      <w:sz w:val="24"/>
    </w:rPr>
  </w:style>
  <w:style w:type="paragraph" w:customStyle="1" w:styleId="23">
    <w:name w:val="Абзац списка2"/>
    <w:basedOn w:val="a"/>
    <w:rsid w:val="00C55CC7"/>
    <w:pPr>
      <w:ind w:left="720"/>
    </w:pPr>
  </w:style>
  <w:style w:type="paragraph" w:styleId="ac">
    <w:name w:val="header"/>
    <w:basedOn w:val="a"/>
    <w:link w:val="ad"/>
    <w:uiPriority w:val="99"/>
    <w:unhideWhenUsed/>
    <w:rsid w:val="00955BB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955BB2"/>
    <w:rPr>
      <w:rFonts w:ascii="Times New Roman" w:hAnsi="Times New Roman" w:cs="Times New Roman"/>
    </w:rPr>
  </w:style>
  <w:style w:type="paragraph" w:styleId="ae">
    <w:name w:val="footer"/>
    <w:basedOn w:val="a"/>
    <w:link w:val="af"/>
    <w:uiPriority w:val="99"/>
    <w:unhideWhenUsed/>
    <w:rsid w:val="00955BB2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55BB2"/>
    <w:rPr>
      <w:rFonts w:ascii="Times New Roman" w:hAnsi="Times New Roman" w:cs="Times New Roman"/>
    </w:rPr>
  </w:style>
  <w:style w:type="character" w:customStyle="1" w:styleId="a6">
    <w:name w:val="Абзац списка Знак"/>
    <w:aliases w:val="Нумерованый список Знак,List Paragraph1 Знак"/>
    <w:link w:val="a5"/>
    <w:uiPriority w:val="34"/>
    <w:rsid w:val="00D140E2"/>
    <w:rPr>
      <w:rFonts w:ascii="Times New Roman" w:hAnsi="Times New Roman" w:cs="Times New Roman"/>
    </w:rPr>
  </w:style>
  <w:style w:type="paragraph" w:styleId="af0">
    <w:name w:val="Balloon Text"/>
    <w:basedOn w:val="a"/>
    <w:link w:val="af1"/>
    <w:uiPriority w:val="99"/>
    <w:semiHidden/>
    <w:unhideWhenUsed/>
    <w:rsid w:val="00416371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416371"/>
    <w:rPr>
      <w:rFonts w:ascii="Segoe UI" w:hAnsi="Segoe UI" w:cs="Segoe UI"/>
      <w:sz w:val="18"/>
      <w:szCs w:val="18"/>
    </w:rPr>
  </w:style>
  <w:style w:type="paragraph" w:customStyle="1" w:styleId="af2">
    <w:name w:val="Содержимое таблицы"/>
    <w:basedOn w:val="a"/>
    <w:rsid w:val="004E5A44"/>
    <w:pPr>
      <w:suppressLineNumbers/>
      <w:suppressAutoHyphens/>
    </w:pPr>
    <w:rPr>
      <w:lang w:eastAsia="ar-SA"/>
    </w:rPr>
  </w:style>
  <w:style w:type="character" w:customStyle="1" w:styleId="40">
    <w:name w:val="Заголовок 4 Знак"/>
    <w:basedOn w:val="a0"/>
    <w:link w:val="4"/>
    <w:semiHidden/>
    <w:rsid w:val="00171F4A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e1ckvoeh1">
    <w:name w:val="e1ckvoeh1"/>
    <w:basedOn w:val="a0"/>
    <w:rsid w:val="00171F4A"/>
  </w:style>
  <w:style w:type="character" w:customStyle="1" w:styleId="e1ckvoeh0">
    <w:name w:val="e1ckvoeh0"/>
    <w:basedOn w:val="a0"/>
    <w:rsid w:val="00171F4A"/>
  </w:style>
  <w:style w:type="character" w:customStyle="1" w:styleId="app-catalog-1baulvz">
    <w:name w:val="app-catalog-1baulvz"/>
    <w:basedOn w:val="a0"/>
    <w:rsid w:val="00171F4A"/>
  </w:style>
  <w:style w:type="character" w:customStyle="1" w:styleId="characteristic-value">
    <w:name w:val="characteristic-value"/>
    <w:basedOn w:val="a0"/>
    <w:rsid w:val="00E75C56"/>
  </w:style>
  <w:style w:type="character" w:customStyle="1" w:styleId="product-featuresname">
    <w:name w:val="product-features__name"/>
    <w:basedOn w:val="a0"/>
    <w:rsid w:val="00D72509"/>
  </w:style>
  <w:style w:type="character" w:customStyle="1" w:styleId="product-featurestext-lowcase">
    <w:name w:val="product-features__text-lowcase"/>
    <w:basedOn w:val="a0"/>
    <w:rsid w:val="00D72509"/>
  </w:style>
  <w:style w:type="character" w:customStyle="1" w:styleId="regular-characteristicsattr-title">
    <w:name w:val="regular-characteristics__attr-title"/>
    <w:basedOn w:val="a0"/>
    <w:rsid w:val="00D72509"/>
  </w:style>
  <w:style w:type="paragraph" w:styleId="af3">
    <w:name w:val="No Spacing"/>
    <w:link w:val="af4"/>
    <w:uiPriority w:val="1"/>
    <w:qFormat/>
    <w:rsid w:val="00930E7A"/>
    <w:rPr>
      <w:rFonts w:ascii="Times New Roman" w:hAnsi="Times New Roman" w:cs="Times New Roman"/>
      <w:sz w:val="24"/>
      <w:szCs w:val="24"/>
    </w:rPr>
  </w:style>
  <w:style w:type="character" w:customStyle="1" w:styleId="af4">
    <w:name w:val="Без интервала Знак"/>
    <w:link w:val="af3"/>
    <w:uiPriority w:val="1"/>
    <w:rsid w:val="00930E7A"/>
    <w:rPr>
      <w:rFonts w:ascii="Times New Roman" w:hAnsi="Times New Roman" w:cs="Times New Roman"/>
      <w:sz w:val="24"/>
      <w:szCs w:val="24"/>
    </w:rPr>
  </w:style>
  <w:style w:type="character" w:customStyle="1" w:styleId="30">
    <w:name w:val="Заголовок 3 Знак"/>
    <w:basedOn w:val="a0"/>
    <w:link w:val="3"/>
    <w:semiHidden/>
    <w:rsid w:val="001558F3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af5">
    <w:name w:val="annotation reference"/>
    <w:basedOn w:val="a0"/>
    <w:uiPriority w:val="99"/>
    <w:semiHidden/>
    <w:unhideWhenUsed/>
    <w:rsid w:val="00DA6E95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A6E95"/>
  </w:style>
  <w:style w:type="character" w:customStyle="1" w:styleId="af7">
    <w:name w:val="Текст примечания Знак"/>
    <w:basedOn w:val="a0"/>
    <w:link w:val="af6"/>
    <w:uiPriority w:val="99"/>
    <w:semiHidden/>
    <w:rsid w:val="00DA6E95"/>
    <w:rPr>
      <w:rFonts w:ascii="Times New Roman" w:hAnsi="Times New Roman" w:cs="Times New Roman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A6E95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A6E95"/>
    <w:rPr>
      <w:rFonts w:ascii="Times New Roman" w:hAnsi="Times New Roman" w:cs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5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75940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763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800487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94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2706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3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959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72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8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727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61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80452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9681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71415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698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82492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95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0009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1951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534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23771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406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0020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10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50865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376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09105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0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42387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7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845425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1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43181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9853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75720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036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86872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466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5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00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01439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18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193195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388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8577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96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676358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165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66762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06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06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411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4565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66001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4673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6044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521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231966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35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12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611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011752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213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389390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70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08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884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74366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676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52816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9693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573149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292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29814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545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330213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464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017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497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205825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52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09815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321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71203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9934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430502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17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95415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79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969390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272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805197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1470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450251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066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2199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63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51391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04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17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22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59675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71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33920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0237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9855159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888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840148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6623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534802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4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809508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59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67627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3598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6884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7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709064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0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048106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84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77387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0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6331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4108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61377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764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830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146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0089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02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109427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14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81492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85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446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0943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399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808442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601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5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9228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753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409888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0519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501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435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45343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204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325862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578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79334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224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836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153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5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39765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458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421405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0014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636778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743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24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07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24899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64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984101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059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7490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28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4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35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81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67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588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9114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28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893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8680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38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615810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81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339566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71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34045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56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924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339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20162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380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0848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884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46240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641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411470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886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402304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434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5381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519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072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3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22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89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27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7843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069499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059896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2041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43140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3399332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5898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59644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140711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447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213590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015331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19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226720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024414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11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613512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81259903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386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723670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30799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470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430156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8038480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2341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460107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0682629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309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434672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080178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809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363948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53786001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226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404915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612675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3371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01458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13280465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282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2017222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227617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991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85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681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76583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990104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5961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211362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95202844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0627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300921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8686423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0249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22213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073554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532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212719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9600000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62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470367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2005858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54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0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11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223179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246785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354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422794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0660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49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59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358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815103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61257452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929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dotted" w:sz="6" w:space="0" w:color="DDDDDD"/>
                    <w:right w:val="none" w:sz="0" w:space="0" w:color="auto"/>
                  </w:divBdr>
                </w:div>
                <w:div w:id="182205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35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0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91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328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746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8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469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1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970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04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57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087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04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08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811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1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0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2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6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44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50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9260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93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90553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10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063852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45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5971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217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1734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479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090968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48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04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47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6949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24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56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0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553220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617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3274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4081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7422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65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1513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159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564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024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7475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706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2294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5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24041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27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65198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969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9990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04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80150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73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3902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122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195229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76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681575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0009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8396485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33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358184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76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808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984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70946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73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6200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888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726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450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8478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028763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623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274201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478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532359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029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54944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703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832901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8367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76188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54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06389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23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730131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322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363964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02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0442407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97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472779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423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905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84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43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8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94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4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3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314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543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9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84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159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61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848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585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439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778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6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6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9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7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9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4711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4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711569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59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34096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59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766219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501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042089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548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474041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798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208906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432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374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17265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509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652670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846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165104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81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925840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22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154937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66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86954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5381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789643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35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513294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579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396697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74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436930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5018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4035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3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09907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258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393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9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62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105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99125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2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648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79876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51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63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335348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099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344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1865240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7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9380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59043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276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98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90133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6894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167480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76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6554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30312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87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4215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195015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7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7435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2049255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27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60118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1669795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300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58738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201680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8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310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tted" w:sz="6" w:space="8" w:color="EDEDED"/>
            <w:right w:val="none" w:sz="0" w:space="0" w:color="auto"/>
          </w:divBdr>
          <w:divsChild>
            <w:div w:id="22507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180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890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1715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86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317380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07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009618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661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923468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50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550414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2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378842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669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789061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2596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166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78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18667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9772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77872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80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35686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61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5203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6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77141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29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59440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392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186379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3074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318006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30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5448298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8476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14577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95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09965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203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20756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1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1651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88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006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84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834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659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3063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669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5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Ivanov_AN\&#1056;&#1072;&#1073;&#1086;&#1095;&#1080;&#1081;%20&#1089;&#1090;&#1086;&#1083;\&#1050;&#1086;&#1088;&#1096;&#1091;&#1085;&#1086;&#1074;%20&#1040;.&#1040;\&#1062;&#1055;\&#1058;&#1047;\&#1058;&#1047;%20&#1085;&#1072;%20&#1079;&#1072;&#1082;&#1091;&#1087;&#1082;&#1091;%20&#1086;&#1073;&#1086;&#1088;&#1091;&#1076;&#1086;&#1074;&#1072;&#1085;&#1080;&#1103;\&#1043;&#1086;&#1090;&#1086;&#1074;&#1099;&#1077;\&#1058;&#1047;%20&#1085;&#1072;%20&#1079;&#1072;&#1082;&#1091;&#1087;&#1082;&#1091;%20&#1040;&#1059;&#1054;&#1058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61BE6582676394A8875400BDF76EFA7" ma:contentTypeVersion="0" ma:contentTypeDescription="Создание документа." ma:contentTypeScope="" ma:versionID="1ef24f73a1e83b12aa381e77f419a96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89d58f4857a619b7c345529988bca39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CD8B93-6408-441C-B87F-E586BE4B2B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5A66CE-E71F-42FF-860A-47E7D661BDD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D51427E-CA20-4961-8D57-8B1D80B4BA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F8D57D7-DE68-42A8-9FB1-6411BDCC09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ТЗ на закупку АУОТ</Template>
  <TotalTime>12</TotalTime>
  <Pages>4</Pages>
  <Words>963</Words>
  <Characters>5494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“Утверждаю”</vt:lpstr>
    </vt:vector>
  </TitlesOfParts>
  <Company/>
  <LinksUpToDate>false</LinksUpToDate>
  <CharactersWithSpaces>6445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“Утверждаю”</dc:title>
  <dc:creator>Ivanov_AN</dc:creator>
  <cp:lastModifiedBy>Корьевщикова Елена Александровна</cp:lastModifiedBy>
  <cp:revision>5</cp:revision>
  <cp:lastPrinted>2026-06-09T10:47:00Z</cp:lastPrinted>
  <dcterms:created xsi:type="dcterms:W3CDTF">2026-06-03T11:24:00Z</dcterms:created>
  <dcterms:modified xsi:type="dcterms:W3CDTF">2026-07-01T08:00:00Z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0x010100D61BE6582676394A8875400BDF76EFA7</vt:lpwstr>
  </property>
  <property fmtid="{D5CDD505-2E9C-101B-9397-08002B2CF9AE}" pid="3" name="_NewReviewCycle">
    <vt:lpwstr/>
  </property>
</Properties>
</file>